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DCC" w:rsidRPr="0047096A" w:rsidRDefault="00B263E4" w:rsidP="00055DCC">
      <w:pPr>
        <w:framePr w:w="737" w:h="987" w:hRule="exact" w:hSpace="187" w:wrap="notBeside" w:hAnchor="page" w:x="6040" w:yAlign="top"/>
        <w:jc w:val="center"/>
        <w:rPr>
          <w:lang w:val="lt-LT"/>
        </w:rPr>
      </w:pPr>
      <w:bookmarkStart w:id="0" w:name="_GoBack"/>
      <w:bookmarkEnd w:id="0"/>
      <w:r w:rsidRPr="0047096A">
        <w:rPr>
          <w:b/>
          <w:noProof/>
          <w:lang w:val="lt-LT" w:eastAsia="lt-LT"/>
        </w:rPr>
        <w:drawing>
          <wp:inline distT="0" distB="0" distL="0" distR="0" wp14:anchorId="3D812F64" wp14:editId="2003D7DC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A4" w:rsidRPr="0047096A" w:rsidRDefault="00C03DA4" w:rsidP="00F60165">
      <w:pPr>
        <w:pStyle w:val="statymopavad"/>
        <w:spacing w:after="80" w:line="240" w:lineRule="auto"/>
        <w:ind w:firstLine="0"/>
        <w:outlineLvl w:val="0"/>
        <w:rPr>
          <w:rFonts w:ascii="Times New Roman" w:hAnsi="Times New Roman"/>
          <w:b/>
          <w:bCs/>
          <w:sz w:val="28"/>
          <w:lang w:val="lt-LT"/>
        </w:rPr>
      </w:pPr>
      <w:r w:rsidRPr="0047096A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47096A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47096A">
        <w:rPr>
          <w:rFonts w:ascii="Times New Roman" w:hAnsi="Times New Roman"/>
          <w:b/>
          <w:bCs/>
          <w:sz w:val="28"/>
          <w:lang w:val="lt-LT"/>
        </w:rPr>
      </w:r>
      <w:r w:rsidRPr="0047096A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47096A">
        <w:rPr>
          <w:rFonts w:ascii="Times New Roman" w:hAnsi="Times New Roman"/>
          <w:b/>
          <w:bCs/>
          <w:sz w:val="28"/>
          <w:lang w:val="lt-LT"/>
        </w:rPr>
        <w:t xml:space="preserve">KLAIPĖDOS RAJONO </w:t>
      </w:r>
      <w:r w:rsidRPr="0047096A">
        <w:rPr>
          <w:lang w:val="lt-LT"/>
        </w:rPr>
        <w:fldChar w:fldCharType="end"/>
      </w:r>
      <w:bookmarkEnd w:id="1"/>
      <w:r w:rsidRPr="0047096A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47096A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47096A">
        <w:rPr>
          <w:rFonts w:ascii="Times New Roman" w:hAnsi="Times New Roman"/>
          <w:b/>
          <w:bCs/>
          <w:sz w:val="28"/>
          <w:lang w:val="lt-LT"/>
        </w:rPr>
      </w:r>
      <w:r w:rsidRPr="0047096A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47096A">
        <w:rPr>
          <w:rFonts w:ascii="Times New Roman" w:hAnsi="Times New Roman"/>
          <w:b/>
          <w:bCs/>
          <w:sz w:val="28"/>
          <w:lang w:val="lt-LT"/>
        </w:rPr>
        <w:t>savivaldybės taryba</w:t>
      </w:r>
      <w:r w:rsidRPr="0047096A">
        <w:rPr>
          <w:rFonts w:ascii="Times New Roman" w:hAnsi="Times New Roman"/>
          <w:b/>
          <w:bCs/>
          <w:sz w:val="28"/>
          <w:lang w:val="lt-LT"/>
        </w:rPr>
        <w:fldChar w:fldCharType="end"/>
      </w:r>
      <w:bookmarkStart w:id="2" w:name="data_metai"/>
    </w:p>
    <w:p w:rsidR="00C03DA4" w:rsidRPr="0047096A" w:rsidRDefault="00C03DA4" w:rsidP="00C03DA4">
      <w:pPr>
        <w:pStyle w:val="statymopavad"/>
        <w:spacing w:line="240" w:lineRule="auto"/>
        <w:ind w:firstLine="0"/>
        <w:rPr>
          <w:rFonts w:ascii="Times New Roman" w:hAnsi="Times New Roman"/>
          <w:lang w:val="lt-LT"/>
        </w:rPr>
      </w:pPr>
    </w:p>
    <w:p w:rsidR="00C03DA4" w:rsidRPr="0047096A" w:rsidRDefault="00C03DA4" w:rsidP="00F60165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lang w:val="lt-LT"/>
        </w:rPr>
      </w:pPr>
      <w:r w:rsidRPr="0047096A">
        <w:rPr>
          <w:rFonts w:ascii="Times New Roman" w:hAnsi="Times New Roman"/>
          <w:b/>
          <w:spacing w:val="20"/>
          <w:sz w:val="28"/>
          <w:lang w:val="lt-LT"/>
        </w:rPr>
        <w:t xml:space="preserve">SPRENDIMAS </w:t>
      </w:r>
    </w:p>
    <w:bookmarkEnd w:id="2"/>
    <w:p w:rsidR="00194DC4" w:rsidRPr="00194DC4" w:rsidRDefault="00194DC4" w:rsidP="00194DC4">
      <w:pPr>
        <w:jc w:val="center"/>
        <w:rPr>
          <w:b/>
          <w:caps/>
          <w:spacing w:val="20"/>
          <w:sz w:val="28"/>
          <w:szCs w:val="20"/>
          <w:lang w:val="lt-LT"/>
        </w:rPr>
      </w:pPr>
      <w:r w:rsidRPr="00194DC4">
        <w:rPr>
          <w:b/>
          <w:caps/>
          <w:spacing w:val="20"/>
          <w:sz w:val="28"/>
          <w:szCs w:val="20"/>
          <w:lang w:val="lt-LT"/>
        </w:rPr>
        <w:t xml:space="preserve">DĖL KLAIPĖDOS RAJONO SAVIVALDYBĖS TARYBOS </w:t>
      </w:r>
    </w:p>
    <w:p w:rsidR="00194DC4" w:rsidRDefault="00194DC4" w:rsidP="00194DC4">
      <w:pPr>
        <w:jc w:val="center"/>
        <w:rPr>
          <w:b/>
          <w:caps/>
          <w:spacing w:val="20"/>
          <w:sz w:val="28"/>
          <w:szCs w:val="20"/>
          <w:lang w:val="lt-LT"/>
        </w:rPr>
      </w:pPr>
      <w:r w:rsidRPr="00194DC4">
        <w:rPr>
          <w:b/>
          <w:caps/>
          <w:spacing w:val="20"/>
          <w:sz w:val="28"/>
          <w:szCs w:val="20"/>
          <w:lang w:val="lt-LT"/>
        </w:rPr>
        <w:t>201</w:t>
      </w:r>
      <w:r>
        <w:rPr>
          <w:b/>
          <w:caps/>
          <w:spacing w:val="20"/>
          <w:sz w:val="28"/>
          <w:szCs w:val="20"/>
          <w:lang w:val="lt-LT"/>
        </w:rPr>
        <w:t>1</w:t>
      </w:r>
      <w:r w:rsidRPr="00194DC4">
        <w:rPr>
          <w:b/>
          <w:caps/>
          <w:spacing w:val="20"/>
          <w:sz w:val="28"/>
          <w:szCs w:val="20"/>
          <w:lang w:val="lt-LT"/>
        </w:rPr>
        <w:t xml:space="preserve"> M. </w:t>
      </w:r>
      <w:r>
        <w:rPr>
          <w:b/>
          <w:caps/>
          <w:spacing w:val="20"/>
          <w:sz w:val="28"/>
          <w:szCs w:val="20"/>
          <w:lang w:val="lt-LT"/>
        </w:rPr>
        <w:t>SPALIO</w:t>
      </w:r>
      <w:r w:rsidRPr="00194DC4">
        <w:rPr>
          <w:b/>
          <w:caps/>
          <w:spacing w:val="20"/>
          <w:sz w:val="28"/>
          <w:szCs w:val="20"/>
          <w:lang w:val="lt-LT"/>
        </w:rPr>
        <w:t xml:space="preserve"> 2</w:t>
      </w:r>
      <w:r>
        <w:rPr>
          <w:b/>
          <w:caps/>
          <w:spacing w:val="20"/>
          <w:sz w:val="28"/>
          <w:szCs w:val="20"/>
          <w:lang w:val="lt-LT"/>
        </w:rPr>
        <w:t>7</w:t>
      </w:r>
      <w:r w:rsidRPr="00194DC4">
        <w:rPr>
          <w:b/>
          <w:caps/>
          <w:spacing w:val="20"/>
          <w:sz w:val="28"/>
          <w:szCs w:val="20"/>
          <w:lang w:val="lt-LT"/>
        </w:rPr>
        <w:t xml:space="preserve"> D. SPRENDIMO NR. T11-</w:t>
      </w:r>
      <w:r>
        <w:rPr>
          <w:b/>
          <w:caps/>
          <w:spacing w:val="20"/>
          <w:sz w:val="28"/>
          <w:szCs w:val="20"/>
          <w:lang w:val="lt-LT"/>
        </w:rPr>
        <w:t>672</w:t>
      </w:r>
      <w:r w:rsidRPr="00194DC4">
        <w:rPr>
          <w:b/>
          <w:caps/>
          <w:spacing w:val="20"/>
          <w:sz w:val="28"/>
          <w:szCs w:val="20"/>
          <w:lang w:val="lt-LT"/>
        </w:rPr>
        <w:t xml:space="preserve"> „Dėl Klaipėdos rajono savivaldybės komunalinių atliekų tvarkymo“ PAKEITIMO</w:t>
      </w:r>
    </w:p>
    <w:p w:rsidR="00C03DA4" w:rsidRPr="0047096A" w:rsidRDefault="00C03DA4" w:rsidP="00133EC4">
      <w:pPr>
        <w:pStyle w:val="statymopavad"/>
        <w:spacing w:before="240" w:after="360"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  <w:r w:rsidRPr="0047096A">
        <w:rPr>
          <w:rFonts w:ascii="Times New Roman" w:hAnsi="Times New Roman"/>
          <w:caps w:val="0"/>
          <w:szCs w:val="24"/>
          <w:lang w:val="lt-LT"/>
        </w:rPr>
        <w:t>201</w:t>
      </w:r>
      <w:r w:rsidR="000A7A65">
        <w:rPr>
          <w:rFonts w:ascii="Times New Roman" w:hAnsi="Times New Roman"/>
          <w:caps w:val="0"/>
          <w:szCs w:val="24"/>
          <w:lang w:val="lt-LT"/>
        </w:rPr>
        <w:t>6</w:t>
      </w:r>
      <w:r w:rsidRPr="0047096A">
        <w:rPr>
          <w:rFonts w:ascii="Times New Roman" w:hAnsi="Times New Roman"/>
          <w:caps w:val="0"/>
          <w:szCs w:val="24"/>
          <w:lang w:val="lt-LT"/>
        </w:rPr>
        <w:t xml:space="preserve"> m. </w:t>
      </w:r>
      <w:r w:rsidR="00ED53A6">
        <w:rPr>
          <w:rFonts w:ascii="Times New Roman" w:hAnsi="Times New Roman"/>
          <w:caps w:val="0"/>
          <w:szCs w:val="24"/>
          <w:lang w:val="lt-LT"/>
        </w:rPr>
        <w:t>lapkričio</w:t>
      </w:r>
      <w:r w:rsidR="006D7382" w:rsidRPr="0047096A">
        <w:rPr>
          <w:rFonts w:ascii="Times New Roman" w:hAnsi="Times New Roman"/>
          <w:caps w:val="0"/>
          <w:szCs w:val="24"/>
          <w:lang w:val="lt-LT"/>
        </w:rPr>
        <w:t xml:space="preserve">     </w:t>
      </w:r>
      <w:r w:rsidRPr="0047096A">
        <w:rPr>
          <w:rFonts w:ascii="Times New Roman" w:hAnsi="Times New Roman"/>
          <w:caps w:val="0"/>
          <w:szCs w:val="24"/>
          <w:lang w:val="lt-LT"/>
        </w:rPr>
        <w:t>d. Nr. T11-</w:t>
      </w:r>
      <w:r w:rsidRPr="0047096A">
        <w:rPr>
          <w:rFonts w:ascii="Times New Roman" w:hAnsi="Times New Roman"/>
          <w:caps w:val="0"/>
          <w:szCs w:val="24"/>
          <w:lang w:val="lt-LT"/>
        </w:rPr>
        <w:br/>
        <w:t>Gargždai</w:t>
      </w:r>
    </w:p>
    <w:p w:rsidR="00C03DA4" w:rsidRPr="0047096A" w:rsidRDefault="00C03DA4" w:rsidP="00C03DA4">
      <w:pPr>
        <w:rPr>
          <w:lang w:val="lt-LT"/>
        </w:rPr>
        <w:sectPr w:rsidR="00C03DA4" w:rsidRPr="0047096A" w:rsidSect="001D0A6A"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7" w:h="16840"/>
          <w:pgMar w:top="1134" w:right="567" w:bottom="1134" w:left="1701" w:header="709" w:footer="709" w:gutter="0"/>
          <w:cols w:space="720"/>
          <w:titlePg/>
        </w:sectPr>
      </w:pPr>
    </w:p>
    <w:p w:rsidR="00C03DA4" w:rsidRPr="00244745" w:rsidRDefault="00CB39FC" w:rsidP="00780F5B">
      <w:pPr>
        <w:pStyle w:val="Pagrindiniotekstotrauka"/>
        <w:ind w:firstLine="1077"/>
      </w:pPr>
      <w:r w:rsidRPr="00B04B3E">
        <w:t xml:space="preserve">Klaipėdos rajono savivaldybės taryba, vadovaudamasi Lietuvos Respublikos vietos savivaldos įstatymo 6 straipsnio </w:t>
      </w:r>
      <w:r w:rsidR="00596BB8">
        <w:t>31</w:t>
      </w:r>
      <w:r w:rsidRPr="00B04B3E">
        <w:t xml:space="preserve"> punktu</w:t>
      </w:r>
      <w:r w:rsidR="002513B2">
        <w:t>,</w:t>
      </w:r>
      <w:r w:rsidRPr="00B04B3E">
        <w:t xml:space="preserve"> 16 straipsnio 4 </w:t>
      </w:r>
      <w:r w:rsidRPr="00244745">
        <w:t>dalimi</w:t>
      </w:r>
      <w:r w:rsidR="002513B2">
        <w:t xml:space="preserve">, 18 straipsnio 1 dalimi, Lietuvos Respublikos atliekų tvarkymo įstatymo 25 straipsniu, 28 straipsnio 3 dalimi ir Valstybiniu atliekų tvarkymo </w:t>
      </w:r>
      <w:r w:rsidR="002513B2" w:rsidRPr="002513B2">
        <w:t>2014–2020</w:t>
      </w:r>
      <w:r w:rsidR="002513B2">
        <w:t xml:space="preserve"> metų planu, patvirtintu Lietuvos Vyriausybės 2002 m. balandžio 12 d. nutarimu Nr. 159 „Dėl Valstybinio atliekų tvarkymo </w:t>
      </w:r>
      <w:r w:rsidR="002513B2" w:rsidRPr="002513B2">
        <w:t>2014–2020</w:t>
      </w:r>
      <w:r w:rsidR="002513B2">
        <w:t xml:space="preserve"> metų plano patvirtinimo“ </w:t>
      </w:r>
      <w:r w:rsidR="00EC12F7">
        <w:t>(2014-04-16 Nr. 366 redakcija)</w:t>
      </w:r>
      <w:r w:rsidR="006D7382" w:rsidRPr="00244745">
        <w:t>,</w:t>
      </w:r>
      <w:r w:rsidR="00C03DA4" w:rsidRPr="00244745">
        <w:t xml:space="preserve"> n u s p r e n d ž i a:</w:t>
      </w:r>
    </w:p>
    <w:p w:rsidR="00244745" w:rsidRPr="00194DC4" w:rsidRDefault="00194DC4" w:rsidP="009E30FC">
      <w:pPr>
        <w:numPr>
          <w:ilvl w:val="0"/>
          <w:numId w:val="6"/>
        </w:numPr>
        <w:tabs>
          <w:tab w:val="clear" w:pos="2619"/>
          <w:tab w:val="right" w:pos="1418"/>
        </w:tabs>
        <w:ind w:left="0" w:firstLine="1077"/>
        <w:jc w:val="both"/>
        <w:rPr>
          <w:bCs/>
          <w:lang w:val="lt-LT"/>
        </w:rPr>
      </w:pPr>
      <w:r w:rsidRPr="00194DC4">
        <w:rPr>
          <w:lang w:val="lt-LT"/>
        </w:rPr>
        <w:t xml:space="preserve">Pakeisti Klaipėdos rajono savivaldybės atliekų tvarkymo 2014–2020 m. planą, patvirtintą </w:t>
      </w:r>
      <w:r w:rsidR="00EC12F7" w:rsidRPr="00194DC4">
        <w:rPr>
          <w:lang w:val="lt-LT"/>
        </w:rPr>
        <w:t xml:space="preserve">Klaipėdos rajono savivaldybės tarybos </w:t>
      </w:r>
      <w:r w:rsidR="00A50CB1" w:rsidRPr="00194DC4">
        <w:rPr>
          <w:lang w:val="lt-LT"/>
        </w:rPr>
        <w:t>2011 m. spalio 27 d. sprendimu Nr.</w:t>
      </w:r>
      <w:r>
        <w:rPr>
          <w:lang w:val="lt-LT"/>
        </w:rPr>
        <w:t xml:space="preserve"> </w:t>
      </w:r>
      <w:r w:rsidR="00A50CB1" w:rsidRPr="00194DC4">
        <w:rPr>
          <w:lang w:val="lt-LT"/>
        </w:rPr>
        <w:t>T11-672 „Dėl Klaipėdos rajono savivaldybės komunalinių atliekų tvarkymo“ (</w:t>
      </w:r>
      <w:r w:rsidR="00EC12F7" w:rsidRPr="00194DC4">
        <w:rPr>
          <w:lang w:val="lt-LT"/>
        </w:rPr>
        <w:t>2016</w:t>
      </w:r>
      <w:r w:rsidR="00FF5DCF" w:rsidRPr="00194DC4">
        <w:rPr>
          <w:lang w:val="lt-LT"/>
        </w:rPr>
        <w:t>-04-28</w:t>
      </w:r>
      <w:r w:rsidR="00EC12F7" w:rsidRPr="00194DC4">
        <w:rPr>
          <w:lang w:val="lt-LT"/>
        </w:rPr>
        <w:t xml:space="preserve"> </w:t>
      </w:r>
      <w:r w:rsidR="00FF5DCF" w:rsidRPr="00194DC4">
        <w:rPr>
          <w:lang w:val="lt-LT"/>
        </w:rPr>
        <w:t xml:space="preserve">sprendimo </w:t>
      </w:r>
      <w:r w:rsidR="00DF1A1C" w:rsidRPr="00194DC4">
        <w:rPr>
          <w:lang w:val="lt-LT"/>
        </w:rPr>
        <w:t>N</w:t>
      </w:r>
      <w:r w:rsidR="00EC12F7" w:rsidRPr="00194DC4">
        <w:rPr>
          <w:lang w:val="lt-LT"/>
        </w:rPr>
        <w:t>r. T11-</w:t>
      </w:r>
      <w:r w:rsidR="00780F5B" w:rsidRPr="00194DC4">
        <w:rPr>
          <w:lang w:val="lt-LT"/>
        </w:rPr>
        <w:t xml:space="preserve">143 </w:t>
      </w:r>
      <w:r w:rsidR="00FF5DCF" w:rsidRPr="00194DC4">
        <w:rPr>
          <w:lang w:val="lt-LT"/>
        </w:rPr>
        <w:t>redakcija</w:t>
      </w:r>
      <w:r w:rsidR="00A50CB1" w:rsidRPr="00194DC4">
        <w:rPr>
          <w:lang w:val="lt-LT"/>
        </w:rPr>
        <w:t>)</w:t>
      </w:r>
      <w:r w:rsidR="00780F5B" w:rsidRPr="00194DC4">
        <w:rPr>
          <w:lang w:val="lt-LT"/>
        </w:rPr>
        <w:t xml:space="preserve"> ir išdėstyti jį nauja redakcija (pridedama)</w:t>
      </w:r>
      <w:r w:rsidR="00244745" w:rsidRPr="00194DC4">
        <w:rPr>
          <w:bCs/>
          <w:color w:val="000000"/>
        </w:rPr>
        <w:t>.</w:t>
      </w:r>
    </w:p>
    <w:p w:rsidR="00C03DA4" w:rsidRPr="0047096A" w:rsidRDefault="00C03DA4" w:rsidP="00780F5B">
      <w:pPr>
        <w:numPr>
          <w:ilvl w:val="0"/>
          <w:numId w:val="3"/>
        </w:numPr>
        <w:tabs>
          <w:tab w:val="num" w:pos="0"/>
          <w:tab w:val="right" w:pos="1418"/>
        </w:tabs>
        <w:ind w:left="0" w:firstLine="1077"/>
        <w:jc w:val="both"/>
        <w:rPr>
          <w:bCs/>
          <w:lang w:val="lt-LT"/>
        </w:rPr>
      </w:pPr>
      <w:r w:rsidRPr="0047096A">
        <w:rPr>
          <w:bCs/>
          <w:lang w:val="lt-LT"/>
        </w:rPr>
        <w:t xml:space="preserve">Sprendimas gali būti skundžiamas Lietuvos Respublikos administracinių bylų teisenos įstatymo nustatyta tvarka. </w:t>
      </w:r>
    </w:p>
    <w:p w:rsidR="00C03DA4" w:rsidRPr="0047096A" w:rsidRDefault="00C03DA4" w:rsidP="00C03DA4">
      <w:pPr>
        <w:spacing w:after="240"/>
        <w:rPr>
          <w:lang w:val="lt-LT"/>
        </w:rPr>
        <w:sectPr w:rsidR="00C03DA4" w:rsidRPr="0047096A" w:rsidSect="00780F5B">
          <w:type w:val="continuous"/>
          <w:pgSz w:w="11907" w:h="16840"/>
          <w:pgMar w:top="1134" w:right="567" w:bottom="1134" w:left="1701" w:header="709" w:footer="709" w:gutter="0"/>
          <w:cols w:space="720"/>
          <w:formProt w:val="0"/>
        </w:sectPr>
      </w:pPr>
    </w:p>
    <w:p w:rsidR="00244745" w:rsidRDefault="00244745" w:rsidP="00101935">
      <w:pPr>
        <w:tabs>
          <w:tab w:val="right" w:pos="9540"/>
        </w:tabs>
        <w:spacing w:before="360" w:after="120"/>
        <w:rPr>
          <w:bCs/>
          <w:lang w:val="lt-LT"/>
        </w:rPr>
      </w:pPr>
    </w:p>
    <w:p w:rsidR="0095360C" w:rsidRDefault="0095360C" w:rsidP="00101935">
      <w:pPr>
        <w:tabs>
          <w:tab w:val="right" w:pos="9540"/>
        </w:tabs>
        <w:spacing w:before="360" w:after="120"/>
        <w:rPr>
          <w:bCs/>
          <w:lang w:val="lt-LT"/>
        </w:rPr>
      </w:pPr>
    </w:p>
    <w:p w:rsidR="00C03DA4" w:rsidRPr="0047096A" w:rsidRDefault="006A35AF" w:rsidP="0013122B">
      <w:pPr>
        <w:tabs>
          <w:tab w:val="left" w:pos="7513"/>
        </w:tabs>
        <w:spacing w:before="360" w:after="120"/>
        <w:rPr>
          <w:lang w:val="lt-LT"/>
        </w:rPr>
      </w:pPr>
      <w:r w:rsidRPr="0047096A">
        <w:rPr>
          <w:bCs/>
          <w:lang w:val="lt-LT"/>
        </w:rPr>
        <w:t>Savivaldybės meras</w:t>
      </w:r>
      <w:r w:rsidR="00C03DA4" w:rsidRPr="0047096A">
        <w:rPr>
          <w:rStyle w:val="Pareigos"/>
          <w:lang w:val="lt-LT"/>
        </w:rPr>
        <w:tab/>
      </w:r>
      <w:r w:rsidR="002C7DBB">
        <w:rPr>
          <w:lang w:val="lt-LT"/>
        </w:rPr>
        <w:t>Vaclovas Dačkauskas</w:t>
      </w:r>
    </w:p>
    <w:p w:rsidR="0095360C" w:rsidRDefault="0095360C" w:rsidP="00022151">
      <w:pPr>
        <w:spacing w:after="60"/>
        <w:rPr>
          <w:lang w:val="lt-LT"/>
        </w:rPr>
      </w:pPr>
    </w:p>
    <w:p w:rsidR="00DF5AED" w:rsidRDefault="008E54C8" w:rsidP="00022151">
      <w:pPr>
        <w:spacing w:after="60"/>
        <w:rPr>
          <w:lang w:val="lt-LT"/>
        </w:rPr>
      </w:pPr>
      <w:r>
        <w:rPr>
          <w:lang w:val="lt-LT"/>
        </w:rPr>
        <w:t xml:space="preserve">TEIKIA: </w:t>
      </w:r>
    </w:p>
    <w:p w:rsidR="00DF5AED" w:rsidRDefault="005D5A43" w:rsidP="00022151">
      <w:pPr>
        <w:spacing w:after="60"/>
        <w:rPr>
          <w:lang w:val="lt-LT"/>
        </w:rPr>
      </w:pPr>
      <w:r>
        <w:rPr>
          <w:lang w:val="lt-LT"/>
        </w:rPr>
        <w:t>S. KARBAUSKAS</w:t>
      </w:r>
    </w:p>
    <w:p w:rsidR="00512B59" w:rsidRPr="00772327" w:rsidRDefault="00512B59" w:rsidP="00022151">
      <w:pPr>
        <w:spacing w:after="60"/>
        <w:rPr>
          <w:sz w:val="12"/>
          <w:szCs w:val="12"/>
          <w:lang w:val="lt-LT"/>
        </w:rPr>
      </w:pPr>
    </w:p>
    <w:p w:rsidR="00DF5AED" w:rsidRDefault="008E54C8" w:rsidP="00022151">
      <w:pPr>
        <w:spacing w:after="60"/>
        <w:rPr>
          <w:lang w:val="lt-LT"/>
        </w:rPr>
      </w:pPr>
      <w:r>
        <w:rPr>
          <w:lang w:val="lt-LT"/>
        </w:rPr>
        <w:t xml:space="preserve">PARENGĖ: </w:t>
      </w:r>
    </w:p>
    <w:p w:rsidR="00DF5AED" w:rsidRDefault="008E54C8" w:rsidP="00022151">
      <w:pPr>
        <w:spacing w:after="60"/>
        <w:rPr>
          <w:lang w:val="lt-LT"/>
        </w:rPr>
      </w:pPr>
      <w:r>
        <w:rPr>
          <w:lang w:val="lt-LT"/>
        </w:rPr>
        <w:t>M. KERNAGIENĖ</w:t>
      </w:r>
    </w:p>
    <w:p w:rsidR="00EF24EF" w:rsidRPr="00772327" w:rsidRDefault="00EF24EF" w:rsidP="00022151">
      <w:pPr>
        <w:spacing w:after="60"/>
        <w:rPr>
          <w:sz w:val="12"/>
          <w:szCs w:val="12"/>
          <w:lang w:val="lt-LT"/>
        </w:rPr>
      </w:pPr>
    </w:p>
    <w:p w:rsidR="00A61C03" w:rsidRDefault="00A61C03" w:rsidP="00A61C03">
      <w:pPr>
        <w:spacing w:after="60"/>
        <w:rPr>
          <w:lang w:val="lt-LT"/>
        </w:rPr>
      </w:pPr>
      <w:r>
        <w:rPr>
          <w:lang w:val="lt-LT"/>
        </w:rPr>
        <w:t>SUDERINO:</w:t>
      </w:r>
    </w:p>
    <w:p w:rsidR="00A61C03" w:rsidRDefault="00A61C03" w:rsidP="00A61C03">
      <w:pPr>
        <w:tabs>
          <w:tab w:val="left" w:pos="3544"/>
          <w:tab w:val="left" w:pos="5387"/>
          <w:tab w:val="left" w:pos="7655"/>
        </w:tabs>
        <w:spacing w:after="60"/>
        <w:rPr>
          <w:lang w:val="lt-LT"/>
        </w:rPr>
      </w:pPr>
      <w:r>
        <w:rPr>
          <w:lang w:val="lt-LT"/>
        </w:rPr>
        <w:t xml:space="preserve">R. </w:t>
      </w:r>
      <w:r w:rsidR="00596BB8">
        <w:rPr>
          <w:lang w:val="lt-LT"/>
        </w:rPr>
        <w:t>BAKAITIENĖ</w:t>
      </w:r>
    </w:p>
    <w:p w:rsidR="00AC3094" w:rsidRDefault="00AC3094" w:rsidP="00A61C03">
      <w:pPr>
        <w:tabs>
          <w:tab w:val="left" w:pos="3544"/>
          <w:tab w:val="left" w:pos="5387"/>
        </w:tabs>
        <w:spacing w:after="60"/>
        <w:rPr>
          <w:lang w:val="lt-LT"/>
        </w:rPr>
      </w:pPr>
      <w:r>
        <w:rPr>
          <w:lang w:val="lt-LT"/>
        </w:rPr>
        <w:t>D. BELIOKAITĖ</w:t>
      </w:r>
    </w:p>
    <w:p w:rsidR="009B1DE4" w:rsidRDefault="00AC3094" w:rsidP="00A61C03">
      <w:pPr>
        <w:tabs>
          <w:tab w:val="left" w:pos="3544"/>
          <w:tab w:val="left" w:pos="5387"/>
        </w:tabs>
        <w:spacing w:after="60"/>
        <w:rPr>
          <w:lang w:val="lt-LT"/>
        </w:rPr>
      </w:pPr>
      <w:r w:rsidRPr="005D5A43">
        <w:rPr>
          <w:lang w:val="lt-LT"/>
        </w:rPr>
        <w:t>R. BAGAČIOVAS</w:t>
      </w:r>
    </w:p>
    <w:p w:rsidR="007422C8" w:rsidRDefault="007422C8" w:rsidP="00A61C03">
      <w:pPr>
        <w:tabs>
          <w:tab w:val="left" w:pos="3544"/>
          <w:tab w:val="left" w:pos="5387"/>
        </w:tabs>
        <w:spacing w:after="60"/>
        <w:rPr>
          <w:lang w:val="lt-LT"/>
        </w:rPr>
      </w:pPr>
      <w:r>
        <w:rPr>
          <w:lang w:val="lt-LT"/>
        </w:rPr>
        <w:t>I. GAILIUVIENĖ</w:t>
      </w:r>
    </w:p>
    <w:p w:rsidR="00EC12F7" w:rsidRDefault="00596BB8" w:rsidP="00A61C03">
      <w:pPr>
        <w:tabs>
          <w:tab w:val="left" w:pos="2410"/>
        </w:tabs>
        <w:spacing w:after="60"/>
        <w:rPr>
          <w:lang w:val="lt-LT"/>
        </w:rPr>
      </w:pPr>
      <w:r>
        <w:rPr>
          <w:lang w:val="lt-LT"/>
        </w:rPr>
        <w:t>Č. BANEVIČIUS</w:t>
      </w:r>
    </w:p>
    <w:p w:rsidR="00EC12F7" w:rsidRDefault="00EC12F7" w:rsidP="00A61C03">
      <w:pPr>
        <w:tabs>
          <w:tab w:val="left" w:pos="2410"/>
        </w:tabs>
        <w:spacing w:after="60"/>
        <w:rPr>
          <w:lang w:val="lt-LT"/>
        </w:rPr>
      </w:pPr>
      <w:r w:rsidRPr="003C7E78">
        <w:rPr>
          <w:lang w:val="lt-LT"/>
        </w:rPr>
        <w:t>R. ZUBIENĖ</w:t>
      </w:r>
    </w:p>
    <w:p w:rsidR="00EC12F7" w:rsidRDefault="00EC12F7" w:rsidP="00A61C03">
      <w:pPr>
        <w:tabs>
          <w:tab w:val="left" w:pos="2410"/>
        </w:tabs>
        <w:spacing w:after="60"/>
        <w:rPr>
          <w:lang w:val="lt-LT"/>
        </w:rPr>
      </w:pPr>
      <w:r w:rsidRPr="005D5A43">
        <w:rPr>
          <w:lang w:val="lt-LT"/>
        </w:rPr>
        <w:t>R. CIRTAUTAITĖ</w:t>
      </w:r>
    </w:p>
    <w:p w:rsidR="00DF5AED" w:rsidRDefault="00EC12F7" w:rsidP="00A61C03">
      <w:pPr>
        <w:tabs>
          <w:tab w:val="left" w:pos="2410"/>
        </w:tabs>
        <w:spacing w:after="60"/>
        <w:rPr>
          <w:lang w:val="lt-LT"/>
        </w:rPr>
      </w:pPr>
      <w:r>
        <w:rPr>
          <w:lang w:val="lt-LT"/>
        </w:rPr>
        <w:t>V. DAČKAUSKAS</w:t>
      </w:r>
      <w:r w:rsidR="008E54C8" w:rsidRPr="0047096A">
        <w:rPr>
          <w:lang w:val="lt-LT"/>
        </w:rPr>
        <w:br w:type="page"/>
      </w:r>
    </w:p>
    <w:p w:rsidR="002F7A9E" w:rsidRPr="0047096A" w:rsidRDefault="002F7A9E" w:rsidP="00F60165">
      <w:pPr>
        <w:jc w:val="center"/>
        <w:outlineLvl w:val="0"/>
        <w:rPr>
          <w:b/>
          <w:lang w:val="lt-LT"/>
        </w:rPr>
      </w:pPr>
      <w:r w:rsidRPr="0047096A">
        <w:rPr>
          <w:b/>
          <w:lang w:val="lt-LT"/>
        </w:rPr>
        <w:lastRenderedPageBreak/>
        <w:t>KLAIPĖDOS RAJONO SAVIVALDYBĖS ADMINISTRACIJA</w:t>
      </w:r>
    </w:p>
    <w:p w:rsidR="0067698D" w:rsidRPr="00826D67" w:rsidRDefault="0067698D" w:rsidP="002F7A9E">
      <w:pPr>
        <w:jc w:val="center"/>
        <w:rPr>
          <w:b/>
          <w:sz w:val="10"/>
          <w:szCs w:val="10"/>
          <w:lang w:val="lt-LT"/>
        </w:rPr>
      </w:pPr>
    </w:p>
    <w:p w:rsidR="002F7A9E" w:rsidRPr="005D5A43" w:rsidRDefault="002F7A9E" w:rsidP="00F60165">
      <w:pPr>
        <w:jc w:val="center"/>
        <w:outlineLvl w:val="0"/>
        <w:rPr>
          <w:b/>
          <w:lang w:val="lt-LT"/>
        </w:rPr>
      </w:pPr>
      <w:r w:rsidRPr="005D5A43">
        <w:rPr>
          <w:b/>
          <w:lang w:val="lt-LT"/>
        </w:rPr>
        <w:t>AIŠKINAMASIS RAŠTAS</w:t>
      </w:r>
    </w:p>
    <w:p w:rsidR="002F7A9E" w:rsidRPr="005D5A43" w:rsidRDefault="006D7382" w:rsidP="002F7A9E">
      <w:pPr>
        <w:jc w:val="center"/>
        <w:rPr>
          <w:b/>
          <w:lang w:val="lt-LT"/>
        </w:rPr>
      </w:pPr>
      <w:r w:rsidRPr="005D5A43">
        <w:rPr>
          <w:b/>
          <w:lang w:val="lt-LT"/>
        </w:rPr>
        <w:t>201</w:t>
      </w:r>
      <w:r w:rsidR="000A7A65" w:rsidRPr="005D5A43">
        <w:rPr>
          <w:b/>
          <w:lang w:val="lt-LT"/>
        </w:rPr>
        <w:t>6</w:t>
      </w:r>
      <w:r w:rsidRPr="005D5A43">
        <w:rPr>
          <w:b/>
          <w:lang w:val="lt-LT"/>
        </w:rPr>
        <w:t>-</w:t>
      </w:r>
      <w:r w:rsidR="00780F5B">
        <w:rPr>
          <w:b/>
          <w:lang w:val="lt-LT"/>
        </w:rPr>
        <w:t>11</w:t>
      </w:r>
      <w:r w:rsidRPr="005D5A43">
        <w:rPr>
          <w:b/>
          <w:lang w:val="lt-LT"/>
        </w:rPr>
        <w:t>-</w:t>
      </w:r>
      <w:r w:rsidR="000A7A65" w:rsidRPr="005D5A43">
        <w:rPr>
          <w:b/>
          <w:lang w:val="lt-LT"/>
        </w:rPr>
        <w:t>1</w:t>
      </w:r>
      <w:r w:rsidR="00A43621">
        <w:rPr>
          <w:b/>
          <w:lang w:val="lt-LT"/>
        </w:rPr>
        <w:t>5</w:t>
      </w:r>
    </w:p>
    <w:p w:rsidR="00772327" w:rsidRPr="00634C21" w:rsidRDefault="00772327" w:rsidP="00772327">
      <w:pPr>
        <w:jc w:val="center"/>
        <w:rPr>
          <w:b/>
          <w:sz w:val="22"/>
          <w:szCs w:val="22"/>
          <w:lang w:val="lt-LT"/>
        </w:rPr>
      </w:pPr>
    </w:p>
    <w:p w:rsidR="002F7A9E" w:rsidRPr="00634C21" w:rsidRDefault="002F7A9E" w:rsidP="00772327">
      <w:pPr>
        <w:jc w:val="center"/>
        <w:rPr>
          <w:b/>
          <w:sz w:val="26"/>
          <w:szCs w:val="26"/>
          <w:lang w:val="lt-LT"/>
        </w:rPr>
      </w:pPr>
      <w:r w:rsidRPr="00634C21">
        <w:rPr>
          <w:b/>
          <w:sz w:val="26"/>
          <w:szCs w:val="26"/>
          <w:lang w:val="lt-LT"/>
        </w:rPr>
        <w:t xml:space="preserve">DĖL TARYBOS SPRENDIMO </w:t>
      </w:r>
      <w:r w:rsidR="00380C80" w:rsidRPr="00634C21">
        <w:rPr>
          <w:b/>
          <w:sz w:val="26"/>
          <w:szCs w:val="26"/>
          <w:lang w:val="lt-LT"/>
        </w:rPr>
        <w:t>„</w:t>
      </w:r>
      <w:r w:rsidR="00772327" w:rsidRPr="00634C21">
        <w:rPr>
          <w:b/>
          <w:caps/>
          <w:spacing w:val="20"/>
          <w:sz w:val="26"/>
          <w:szCs w:val="26"/>
          <w:lang w:val="lt-LT"/>
        </w:rPr>
        <w:t>DĖL KLAIPĖDOS RAJONO SAVIVALDYBĖS TARYBOS 2011 M. SPALIO 27 D. SPRENDIMO NR. T11-672 „DĖL KLAIPĖDOS RAJONO SAVIVALDYBĖS KOMUNALINIŲ ATLIEKŲ TVARKYMO“ PAKEITIMO</w:t>
      </w:r>
      <w:r w:rsidR="00380C80" w:rsidRPr="00634C21">
        <w:rPr>
          <w:b/>
          <w:caps/>
          <w:spacing w:val="20"/>
          <w:sz w:val="26"/>
          <w:szCs w:val="26"/>
          <w:lang w:val="lt-LT"/>
        </w:rPr>
        <w:t>“</w:t>
      </w:r>
    </w:p>
    <w:p w:rsidR="00EB78AF" w:rsidRPr="00772327" w:rsidRDefault="00EB78AF" w:rsidP="002F7A9E">
      <w:pPr>
        <w:jc w:val="center"/>
        <w:rPr>
          <w:b/>
          <w:lang w:val="lt-LT"/>
        </w:rPr>
      </w:pPr>
    </w:p>
    <w:p w:rsidR="002F7A9E" w:rsidRPr="00353D85" w:rsidRDefault="002F7A9E" w:rsidP="009B1DE4">
      <w:pPr>
        <w:numPr>
          <w:ilvl w:val="0"/>
          <w:numId w:val="10"/>
        </w:numPr>
        <w:ind w:left="692" w:hanging="295"/>
        <w:rPr>
          <w:bCs/>
          <w:lang w:val="lt-LT"/>
        </w:rPr>
      </w:pPr>
      <w:r w:rsidRPr="00353D85">
        <w:rPr>
          <w:bCs/>
          <w:lang w:val="lt-LT"/>
        </w:rPr>
        <w:t xml:space="preserve">Parengto sprendimo projekto esmė, tikslai, uždaviniai: </w:t>
      </w:r>
    </w:p>
    <w:p w:rsidR="00A87774" w:rsidRDefault="00780F5B" w:rsidP="009B1DE4">
      <w:pPr>
        <w:tabs>
          <w:tab w:val="left" w:pos="540"/>
          <w:tab w:val="right" w:pos="1440"/>
        </w:tabs>
        <w:ind w:firstLine="397"/>
        <w:jc w:val="both"/>
        <w:rPr>
          <w:lang w:val="lt-LT"/>
        </w:rPr>
      </w:pPr>
      <w:r w:rsidRPr="00780F5B">
        <w:rPr>
          <w:lang w:val="lt-LT"/>
        </w:rPr>
        <w:t xml:space="preserve">Sprendimo projektas yra teikiamas siekiant </w:t>
      </w:r>
      <w:r w:rsidR="00DB3601">
        <w:rPr>
          <w:lang w:val="lt-LT"/>
        </w:rPr>
        <w:t>p</w:t>
      </w:r>
      <w:r w:rsidR="00DB3601" w:rsidRPr="00DB3601">
        <w:rPr>
          <w:lang w:val="lt-LT"/>
        </w:rPr>
        <w:t>akeisti Klaipėdos rajono savivaldybės tarybos 2011 m. spalio 27 d. sprendimu Nr. T11-672 „Dėl Klaipėdos rajono savivaldybės komunalinių atliekų tvarkymo“ (2016-04-28 sprendimo Nr. T11-143 redakcija) patvirtintą Klaipėdos rajono savivaldybės atliekų tvarkymo 2014–2020 m. planą</w:t>
      </w:r>
      <w:r>
        <w:rPr>
          <w:lang w:val="lt-LT"/>
        </w:rPr>
        <w:t>.</w:t>
      </w:r>
    </w:p>
    <w:p w:rsidR="009B1DE4" w:rsidRPr="00634C21" w:rsidRDefault="009B1DE4" w:rsidP="009B1DE4">
      <w:pPr>
        <w:tabs>
          <w:tab w:val="left" w:pos="540"/>
          <w:tab w:val="right" w:pos="1440"/>
        </w:tabs>
        <w:ind w:firstLine="397"/>
        <w:jc w:val="both"/>
        <w:rPr>
          <w:sz w:val="12"/>
          <w:szCs w:val="12"/>
          <w:lang w:val="lt-LT"/>
        </w:rPr>
      </w:pPr>
    </w:p>
    <w:p w:rsidR="00146F27" w:rsidRPr="005F3AFD" w:rsidRDefault="002F7A9E" w:rsidP="009B1DE4">
      <w:pPr>
        <w:numPr>
          <w:ilvl w:val="0"/>
          <w:numId w:val="10"/>
        </w:numPr>
        <w:ind w:left="692" w:hanging="295"/>
        <w:jc w:val="both"/>
        <w:rPr>
          <w:lang w:val="lt-LT"/>
        </w:rPr>
      </w:pPr>
      <w:r w:rsidRPr="005F3AFD">
        <w:rPr>
          <w:lang w:val="lt-LT"/>
        </w:rPr>
        <w:t>Projekto rengimo priežastys. Kuo vadovaujantis parengtas sprendimo projektas:</w:t>
      </w:r>
    </w:p>
    <w:p w:rsidR="0067698D" w:rsidRDefault="00CB6E9B" w:rsidP="009B1DE4">
      <w:pPr>
        <w:pStyle w:val="Default"/>
        <w:ind w:firstLine="397"/>
        <w:jc w:val="both"/>
        <w:rPr>
          <w:color w:val="auto"/>
          <w:lang w:val="lt-LT"/>
        </w:rPr>
      </w:pPr>
      <w:r>
        <w:rPr>
          <w:color w:val="auto"/>
          <w:lang w:val="lt-LT"/>
        </w:rPr>
        <w:t>Sprendimo p</w:t>
      </w:r>
      <w:r w:rsidRPr="00CB6E9B">
        <w:rPr>
          <w:color w:val="auto"/>
          <w:lang w:val="lt-LT"/>
        </w:rPr>
        <w:t>rojek</w:t>
      </w:r>
      <w:r w:rsidR="0067698D">
        <w:rPr>
          <w:color w:val="auto"/>
          <w:lang w:val="lt-LT"/>
        </w:rPr>
        <w:t xml:space="preserve">tas parengtas siekiant </w:t>
      </w:r>
      <w:r w:rsidR="00966E68" w:rsidRPr="0099186C">
        <w:rPr>
          <w:color w:val="auto"/>
          <w:lang w:val="lt-LT"/>
        </w:rPr>
        <w:t>Klaipėdos rajono savivaldybės atliekų tvarkymo 2014–2020 m. plan</w:t>
      </w:r>
      <w:r w:rsidR="00966E68">
        <w:rPr>
          <w:color w:val="auto"/>
          <w:lang w:val="lt-LT"/>
        </w:rPr>
        <w:t xml:space="preserve">e numatytas veiklas patikslinti pagal </w:t>
      </w:r>
      <w:r w:rsidR="0099186C" w:rsidRPr="0099186C">
        <w:rPr>
          <w:color w:val="auto"/>
          <w:lang w:val="lt-LT"/>
        </w:rPr>
        <w:t>Klaipėdos rajono plėtros strategin</w:t>
      </w:r>
      <w:r w:rsidR="0099186C">
        <w:rPr>
          <w:color w:val="auto"/>
          <w:lang w:val="lt-LT"/>
        </w:rPr>
        <w:t>i</w:t>
      </w:r>
      <w:r w:rsidR="00966E68">
        <w:rPr>
          <w:color w:val="auto"/>
          <w:lang w:val="lt-LT"/>
        </w:rPr>
        <w:t>o</w:t>
      </w:r>
      <w:r w:rsidR="0099186C" w:rsidRPr="0099186C">
        <w:rPr>
          <w:color w:val="auto"/>
          <w:lang w:val="lt-LT"/>
        </w:rPr>
        <w:t xml:space="preserve"> plan</w:t>
      </w:r>
      <w:r w:rsidR="00E531A8">
        <w:rPr>
          <w:color w:val="auto"/>
          <w:lang w:val="lt-LT"/>
        </w:rPr>
        <w:t>o</w:t>
      </w:r>
      <w:r w:rsidR="0099186C" w:rsidRPr="0099186C">
        <w:rPr>
          <w:color w:val="auto"/>
          <w:lang w:val="lt-LT"/>
        </w:rPr>
        <w:t xml:space="preserve"> 2009–2020 m.</w:t>
      </w:r>
      <w:r w:rsidR="00E531A8">
        <w:rPr>
          <w:color w:val="auto"/>
          <w:lang w:val="lt-LT"/>
        </w:rPr>
        <w:t xml:space="preserve"> 3</w:t>
      </w:r>
      <w:r w:rsidR="00E531A8" w:rsidRPr="00E531A8">
        <w:rPr>
          <w:color w:val="auto"/>
          <w:lang w:val="lt-LT"/>
        </w:rPr>
        <w:t>.1. tikslo „Užtikrinta aplinkos apsauga ir efektyvus atliekų tvarkymas“ 3.1.3. uždavinio „Efektyviai ir saugi</w:t>
      </w:r>
      <w:r w:rsidR="00966E68">
        <w:rPr>
          <w:color w:val="auto"/>
          <w:lang w:val="lt-LT"/>
        </w:rPr>
        <w:t>ai tvarkyti atliekas“ priemones</w:t>
      </w:r>
      <w:r w:rsidR="00E531A8" w:rsidRPr="00E531A8">
        <w:rPr>
          <w:color w:val="auto"/>
          <w:lang w:val="lt-LT"/>
        </w:rPr>
        <w:t xml:space="preserve"> 3.1.1.2 „Tobulinti antrinio atliekų panaudojimo paslaugos teikimą“</w:t>
      </w:r>
      <w:r w:rsidR="00966E68">
        <w:rPr>
          <w:color w:val="auto"/>
          <w:lang w:val="lt-LT"/>
        </w:rPr>
        <w:t xml:space="preserve"> ir</w:t>
      </w:r>
      <w:r w:rsidR="00E531A8" w:rsidRPr="00E531A8">
        <w:rPr>
          <w:color w:val="auto"/>
          <w:lang w:val="lt-LT"/>
        </w:rPr>
        <w:t xml:space="preserve"> 3.1.1.6 „Įrengti </w:t>
      </w:r>
      <w:proofErr w:type="spellStart"/>
      <w:r w:rsidR="00E531A8" w:rsidRPr="00E531A8">
        <w:rPr>
          <w:color w:val="auto"/>
          <w:lang w:val="lt-LT"/>
        </w:rPr>
        <w:t>stambiagabaritinių</w:t>
      </w:r>
      <w:proofErr w:type="spellEnd"/>
      <w:r w:rsidR="00E531A8" w:rsidRPr="00E531A8">
        <w:rPr>
          <w:color w:val="auto"/>
          <w:lang w:val="lt-LT"/>
        </w:rPr>
        <w:t xml:space="preserve"> atliekų surinkimo aikšteles“</w:t>
      </w:r>
      <w:r w:rsidR="0067698D">
        <w:rPr>
          <w:color w:val="auto"/>
          <w:lang w:val="lt-LT"/>
        </w:rPr>
        <w:t xml:space="preserve"> ir </w:t>
      </w:r>
      <w:r w:rsidR="00FF5DCF" w:rsidRPr="00FF5DCF">
        <w:rPr>
          <w:color w:val="auto"/>
          <w:lang w:val="lt-LT"/>
        </w:rPr>
        <w:t>Lietuvos Respublikos aplinkos ministro 2016 m. balandžio 27 d. įsakym</w:t>
      </w:r>
      <w:r w:rsidR="00C94530">
        <w:rPr>
          <w:color w:val="auto"/>
          <w:lang w:val="lt-LT"/>
        </w:rPr>
        <w:t>o</w:t>
      </w:r>
      <w:r w:rsidR="00FF5DCF" w:rsidRPr="00FF5DCF">
        <w:rPr>
          <w:color w:val="auto"/>
          <w:lang w:val="lt-LT"/>
        </w:rPr>
        <w:t xml:space="preserve"> Nr. D1-281 </w:t>
      </w:r>
      <w:r w:rsidR="00826D67">
        <w:rPr>
          <w:color w:val="auto"/>
          <w:lang w:val="lt-LT"/>
        </w:rPr>
        <w:t>(suvestinė redakcija nuo 2016-10-08</w:t>
      </w:r>
      <w:r w:rsidR="00FF5DCF" w:rsidRPr="00FF5DCF">
        <w:rPr>
          <w:color w:val="auto"/>
          <w:lang w:val="lt-LT"/>
        </w:rPr>
        <w:t>) „Dėl 2014–2020 metų Europos Sąjungos fondų investicijų veiksmų programos 5 prioriteto „Aplinkosauga, gamtos išteklių darnus naudojimas ir prisitaikymas prie klimato kaitos“ 05.2.1-APVA-R-008 priemonės „Komunalinių atliekų tvarkymo infrastruktūros plėtra“ projektų finansavimo sąlygų aprašas“</w:t>
      </w:r>
      <w:r w:rsidR="00C94530">
        <w:rPr>
          <w:color w:val="auto"/>
          <w:lang w:val="lt-LT"/>
        </w:rPr>
        <w:t xml:space="preserve"> 19.2. punkt</w:t>
      </w:r>
      <w:r w:rsidR="0067698D">
        <w:rPr>
          <w:color w:val="auto"/>
          <w:lang w:val="lt-LT"/>
        </w:rPr>
        <w:t>ą</w:t>
      </w:r>
      <w:r w:rsidR="00C94530">
        <w:rPr>
          <w:color w:val="auto"/>
          <w:lang w:val="lt-LT"/>
        </w:rPr>
        <w:t>.</w:t>
      </w:r>
    </w:p>
    <w:p w:rsidR="009B1DE4" w:rsidRPr="00634C21" w:rsidRDefault="009B1DE4" w:rsidP="009B1DE4">
      <w:pPr>
        <w:pStyle w:val="Default"/>
        <w:ind w:firstLine="397"/>
        <w:jc w:val="both"/>
        <w:rPr>
          <w:sz w:val="12"/>
          <w:szCs w:val="12"/>
          <w:lang w:val="lt-LT"/>
        </w:rPr>
      </w:pPr>
    </w:p>
    <w:p w:rsidR="00146F27" w:rsidRPr="00353D85" w:rsidRDefault="002F7A9E" w:rsidP="009B1DE4">
      <w:pPr>
        <w:numPr>
          <w:ilvl w:val="0"/>
          <w:numId w:val="10"/>
        </w:numPr>
        <w:ind w:left="692" w:hanging="295"/>
        <w:jc w:val="both"/>
        <w:rPr>
          <w:bCs/>
          <w:lang w:val="lt-LT"/>
        </w:rPr>
      </w:pPr>
      <w:r w:rsidRPr="00353D85">
        <w:rPr>
          <w:lang w:val="lt-LT"/>
        </w:rPr>
        <w:t>Kokių rezultatų yra laukiama:</w:t>
      </w:r>
    </w:p>
    <w:p w:rsidR="008E54C8" w:rsidRDefault="0067698D" w:rsidP="009B1DE4">
      <w:pPr>
        <w:ind w:firstLine="397"/>
        <w:jc w:val="both"/>
        <w:rPr>
          <w:lang w:val="lt-LT"/>
        </w:rPr>
      </w:pPr>
      <w:r>
        <w:rPr>
          <w:bCs/>
          <w:lang w:val="lt-LT"/>
        </w:rPr>
        <w:t xml:space="preserve">Pritarus šiam sprendimui bus </w:t>
      </w:r>
      <w:r w:rsidR="00D82414">
        <w:rPr>
          <w:bCs/>
          <w:lang w:val="lt-LT"/>
        </w:rPr>
        <w:t>pakeistas</w:t>
      </w:r>
      <w:r>
        <w:rPr>
          <w:bCs/>
          <w:lang w:val="lt-LT"/>
        </w:rPr>
        <w:t xml:space="preserve"> </w:t>
      </w:r>
      <w:r w:rsidRPr="00780F5B">
        <w:rPr>
          <w:lang w:val="lt-LT"/>
        </w:rPr>
        <w:t>Klaipėdos rajono savivaldybės atl</w:t>
      </w:r>
      <w:r>
        <w:rPr>
          <w:lang w:val="lt-LT"/>
        </w:rPr>
        <w:t>iekų tvarkymo 2014–2020 m. planas</w:t>
      </w:r>
      <w:r w:rsidR="00D82414">
        <w:rPr>
          <w:lang w:val="lt-LT"/>
        </w:rPr>
        <w:t xml:space="preserve"> į jį įtraukiant </w:t>
      </w:r>
      <w:r w:rsidR="00826D67">
        <w:rPr>
          <w:lang w:val="lt-LT"/>
        </w:rPr>
        <w:t>priemones „</w:t>
      </w:r>
      <w:r w:rsidR="00826D67" w:rsidRPr="00826D67">
        <w:rPr>
          <w:lang w:val="lt-LT"/>
        </w:rPr>
        <w:t>Didelių gabaritų atliekų tvarkymo sistemos plėtra</w:t>
      </w:r>
      <w:r w:rsidR="00826D67">
        <w:rPr>
          <w:lang w:val="lt-LT"/>
        </w:rPr>
        <w:t>“ ir „</w:t>
      </w:r>
      <w:r w:rsidR="00826D67" w:rsidRPr="00826D67">
        <w:rPr>
          <w:lang w:val="lt-LT"/>
        </w:rPr>
        <w:t>Gerinti atliekų surinkimo kokybę įrengiant pusiau požemines atliekų surinkimo aikšteles</w:t>
      </w:r>
      <w:r w:rsidR="00826D67">
        <w:rPr>
          <w:lang w:val="lt-LT"/>
        </w:rPr>
        <w:t>“.</w:t>
      </w:r>
    </w:p>
    <w:p w:rsidR="009B1DE4" w:rsidRPr="00634C21" w:rsidRDefault="009B1DE4" w:rsidP="009B1DE4">
      <w:pPr>
        <w:ind w:firstLine="397"/>
        <w:jc w:val="both"/>
        <w:rPr>
          <w:bCs/>
          <w:sz w:val="12"/>
          <w:szCs w:val="12"/>
          <w:lang w:val="lt-LT"/>
        </w:rPr>
      </w:pPr>
    </w:p>
    <w:p w:rsidR="00146F27" w:rsidRPr="005F3AFD" w:rsidRDefault="002F7A9E" w:rsidP="009B1DE4">
      <w:pPr>
        <w:numPr>
          <w:ilvl w:val="0"/>
          <w:numId w:val="10"/>
        </w:numPr>
        <w:tabs>
          <w:tab w:val="clear" w:pos="720"/>
          <w:tab w:val="left" w:pos="709"/>
        </w:tabs>
        <w:ind w:left="681" w:hanging="284"/>
        <w:jc w:val="both"/>
        <w:rPr>
          <w:bCs/>
          <w:lang w:val="lt-LT"/>
        </w:rPr>
      </w:pPr>
      <w:r w:rsidRPr="00353D85">
        <w:rPr>
          <w:rStyle w:val="FontStyle150"/>
          <w:sz w:val="24"/>
          <w:szCs w:val="24"/>
          <w:lang w:val="lt-LT"/>
        </w:rPr>
        <w:t xml:space="preserve">Galimos teigiamos ir neigiamos pasekmės priėmus siūlomą Savivaldybės tarybos sprendimo </w:t>
      </w:r>
      <w:r w:rsidRPr="005F3AFD">
        <w:rPr>
          <w:rStyle w:val="FontStyle150"/>
          <w:sz w:val="24"/>
          <w:szCs w:val="24"/>
          <w:lang w:val="lt-LT"/>
        </w:rPr>
        <w:t>projektą</w:t>
      </w:r>
      <w:r w:rsidRPr="005F3AFD">
        <w:rPr>
          <w:bCs/>
          <w:lang w:val="lt-LT"/>
        </w:rPr>
        <w:t xml:space="preserve"> ir kokių priemonių būtina imtis, siekiant išvengti neigiamų pasekmių:</w:t>
      </w:r>
    </w:p>
    <w:p w:rsidR="00BD2D81" w:rsidRPr="00A43621" w:rsidRDefault="00400A01" w:rsidP="009B1DE4">
      <w:pPr>
        <w:ind w:firstLine="397"/>
        <w:jc w:val="both"/>
        <w:rPr>
          <w:bCs/>
          <w:lang w:val="lt-LT"/>
        </w:rPr>
      </w:pPr>
      <w:r w:rsidRPr="00A43621">
        <w:rPr>
          <w:bCs/>
          <w:lang w:val="lt-LT"/>
        </w:rPr>
        <w:t>Teigiamos pasekmės priėmus siūlomą Savivaldybės tarybos sprendimo projektą –</w:t>
      </w:r>
      <w:r w:rsidR="0095360C">
        <w:t xml:space="preserve"> </w:t>
      </w:r>
      <w:r w:rsidR="00A43621" w:rsidRPr="00780F5B">
        <w:rPr>
          <w:lang w:val="lt-LT"/>
        </w:rPr>
        <w:t>Klaipėdos rajono savivaldybės atl</w:t>
      </w:r>
      <w:r w:rsidR="00A43621">
        <w:rPr>
          <w:lang w:val="lt-LT"/>
        </w:rPr>
        <w:t>iekų tvarkymo 2014–2020 m. plan</w:t>
      </w:r>
      <w:r w:rsidR="002A0359">
        <w:rPr>
          <w:lang w:val="lt-LT"/>
        </w:rPr>
        <w:t>as atitiks savivaldybės</w:t>
      </w:r>
      <w:r w:rsidR="00A43621">
        <w:rPr>
          <w:lang w:val="lt-LT"/>
        </w:rPr>
        <w:t>.</w:t>
      </w:r>
    </w:p>
    <w:p w:rsidR="00146F27" w:rsidRDefault="006F2BD9" w:rsidP="009B1DE4">
      <w:pPr>
        <w:ind w:firstLine="397"/>
        <w:jc w:val="both"/>
        <w:rPr>
          <w:bCs/>
          <w:lang w:val="lt-LT"/>
        </w:rPr>
      </w:pPr>
      <w:r w:rsidRPr="00353D85">
        <w:rPr>
          <w:bCs/>
          <w:lang w:val="lt-LT"/>
        </w:rPr>
        <w:t>N</w:t>
      </w:r>
      <w:r w:rsidR="004F158B" w:rsidRPr="00353D85">
        <w:rPr>
          <w:bCs/>
          <w:lang w:val="lt-LT"/>
        </w:rPr>
        <w:t>eigiamų pasekmių – n</w:t>
      </w:r>
      <w:r w:rsidRPr="00353D85">
        <w:rPr>
          <w:bCs/>
          <w:lang w:val="lt-LT"/>
        </w:rPr>
        <w:t>enumatoma.</w:t>
      </w:r>
    </w:p>
    <w:p w:rsidR="009B1DE4" w:rsidRPr="00634C21" w:rsidRDefault="009B1DE4" w:rsidP="009B1DE4">
      <w:pPr>
        <w:ind w:firstLine="397"/>
        <w:jc w:val="both"/>
        <w:rPr>
          <w:bCs/>
          <w:sz w:val="14"/>
          <w:szCs w:val="14"/>
          <w:lang w:val="lt-LT"/>
        </w:rPr>
      </w:pPr>
    </w:p>
    <w:p w:rsidR="00146F27" w:rsidRPr="00634C21" w:rsidRDefault="002F7A9E" w:rsidP="009B1DE4">
      <w:pPr>
        <w:numPr>
          <w:ilvl w:val="0"/>
          <w:numId w:val="10"/>
        </w:numPr>
        <w:ind w:left="692" w:hanging="295"/>
        <w:jc w:val="both"/>
        <w:rPr>
          <w:rStyle w:val="FontStyle150"/>
          <w:bCs/>
          <w:spacing w:val="-2"/>
          <w:sz w:val="24"/>
          <w:szCs w:val="24"/>
          <w:lang w:val="lt-LT"/>
        </w:rPr>
      </w:pPr>
      <w:r w:rsidRPr="00353D85">
        <w:rPr>
          <w:rStyle w:val="FontStyle150"/>
          <w:sz w:val="24"/>
          <w:szCs w:val="24"/>
          <w:lang w:val="lt-LT"/>
        </w:rPr>
        <w:t xml:space="preserve">Kokie šios srities teisės aktai tebegalioja ir kokius teisės aktus būtina pakeisti ar panaikinti, </w:t>
      </w:r>
      <w:r w:rsidRPr="00634C21">
        <w:rPr>
          <w:rStyle w:val="FontStyle150"/>
          <w:spacing w:val="-2"/>
          <w:sz w:val="24"/>
          <w:szCs w:val="24"/>
          <w:lang w:val="lt-LT"/>
        </w:rPr>
        <w:t>priėmus teikiamą Savivaldybės tarybos sprendimo projektą:</w:t>
      </w:r>
    </w:p>
    <w:p w:rsidR="00146F27" w:rsidRPr="00634C21" w:rsidRDefault="0095360C" w:rsidP="009B1DE4">
      <w:pPr>
        <w:ind w:firstLine="397"/>
        <w:jc w:val="both"/>
        <w:rPr>
          <w:bCs/>
          <w:spacing w:val="-2"/>
          <w:lang w:val="lt-LT"/>
        </w:rPr>
      </w:pPr>
      <w:r w:rsidRPr="00634C21">
        <w:rPr>
          <w:bCs/>
          <w:spacing w:val="-2"/>
          <w:lang w:val="lt-LT"/>
        </w:rPr>
        <w:t>Priėmus šį sprendimą bus pakeistas Klaipėdos rajono savivaldybės tarybos 2016 m. balandžio 28 d. sprendimas Nr. T11-143 „Dėl Klaipėdos rajono savivaldybės atliekų tvarkymo plano pakeitimo“.</w:t>
      </w:r>
    </w:p>
    <w:p w:rsidR="009B1DE4" w:rsidRPr="00634C21" w:rsidRDefault="009B1DE4" w:rsidP="009B1DE4">
      <w:pPr>
        <w:ind w:firstLine="397"/>
        <w:jc w:val="both"/>
        <w:rPr>
          <w:rStyle w:val="FontStyle150"/>
          <w:bCs/>
          <w:sz w:val="14"/>
          <w:szCs w:val="14"/>
          <w:lang w:val="lt-LT"/>
        </w:rPr>
      </w:pPr>
    </w:p>
    <w:p w:rsidR="00146F27" w:rsidRPr="00FD6552" w:rsidRDefault="002F7A9E" w:rsidP="009B1DE4">
      <w:pPr>
        <w:numPr>
          <w:ilvl w:val="0"/>
          <w:numId w:val="10"/>
        </w:numPr>
        <w:ind w:left="754" w:hanging="357"/>
        <w:jc w:val="both"/>
        <w:rPr>
          <w:bCs/>
          <w:lang w:val="lt-LT"/>
        </w:rPr>
      </w:pPr>
      <w:r w:rsidRPr="00353D85">
        <w:rPr>
          <w:bCs/>
          <w:lang w:val="lt-LT"/>
        </w:rPr>
        <w:t xml:space="preserve">Projekto rengimo metu gauti specialistų vertinimai ir </w:t>
      </w:r>
      <w:r w:rsidRPr="00FD6552">
        <w:rPr>
          <w:bCs/>
          <w:lang w:val="lt-LT"/>
        </w:rPr>
        <w:t>išvados. Ekonominiai apskaičiavimai:</w:t>
      </w:r>
    </w:p>
    <w:p w:rsidR="00A43621" w:rsidRPr="00A43621" w:rsidRDefault="00A43621" w:rsidP="009B1DE4">
      <w:pPr>
        <w:ind w:firstLine="397"/>
        <w:jc w:val="both"/>
        <w:rPr>
          <w:lang w:val="lt-LT"/>
        </w:rPr>
      </w:pPr>
      <w:r>
        <w:rPr>
          <w:lang w:val="lt-LT"/>
        </w:rPr>
        <w:t>Netaikoma.</w:t>
      </w:r>
    </w:p>
    <w:p w:rsidR="00705DC9" w:rsidRPr="00634C21" w:rsidRDefault="00705DC9" w:rsidP="009B1DE4">
      <w:pPr>
        <w:ind w:firstLine="397"/>
        <w:jc w:val="both"/>
        <w:rPr>
          <w:sz w:val="14"/>
          <w:szCs w:val="14"/>
          <w:lang w:val="lt-LT"/>
        </w:rPr>
      </w:pPr>
    </w:p>
    <w:p w:rsidR="00146F27" w:rsidRPr="00353D85" w:rsidRDefault="002F7A9E" w:rsidP="009B1DE4">
      <w:pPr>
        <w:numPr>
          <w:ilvl w:val="0"/>
          <w:numId w:val="10"/>
        </w:numPr>
        <w:ind w:left="754" w:hanging="357"/>
        <w:jc w:val="both"/>
        <w:rPr>
          <w:lang w:val="lt-LT"/>
        </w:rPr>
      </w:pPr>
      <w:r w:rsidRPr="00353D85">
        <w:rPr>
          <w:lang w:val="lt-LT"/>
        </w:rPr>
        <w:t>Sprendimo įgyvendinimui reikalingos lėšos:</w:t>
      </w:r>
    </w:p>
    <w:p w:rsidR="00146F27" w:rsidRPr="00353D85" w:rsidRDefault="008613E2" w:rsidP="009B1DE4">
      <w:pPr>
        <w:ind w:firstLine="397"/>
        <w:jc w:val="both"/>
        <w:rPr>
          <w:lang w:val="lt-LT"/>
        </w:rPr>
      </w:pPr>
      <w:r w:rsidRPr="00353D85">
        <w:rPr>
          <w:lang w:val="lt-LT"/>
        </w:rPr>
        <w:t>Netaikoma.</w:t>
      </w:r>
    </w:p>
    <w:p w:rsidR="00146F27" w:rsidRPr="00634C21" w:rsidRDefault="00146F27" w:rsidP="009B1DE4">
      <w:pPr>
        <w:ind w:firstLine="397"/>
        <w:jc w:val="both"/>
        <w:rPr>
          <w:sz w:val="14"/>
          <w:szCs w:val="14"/>
          <w:lang w:val="lt-LT"/>
        </w:rPr>
      </w:pPr>
    </w:p>
    <w:p w:rsidR="002F7A9E" w:rsidRPr="005F3AFD" w:rsidRDefault="002F7A9E" w:rsidP="009B1DE4">
      <w:pPr>
        <w:numPr>
          <w:ilvl w:val="0"/>
          <w:numId w:val="10"/>
        </w:numPr>
        <w:ind w:left="754" w:hanging="357"/>
        <w:jc w:val="both"/>
        <w:rPr>
          <w:lang w:val="lt-LT"/>
        </w:rPr>
      </w:pPr>
      <w:r w:rsidRPr="005F3AFD">
        <w:rPr>
          <w:lang w:val="lt-LT"/>
        </w:rPr>
        <w:t>Kiti, autoriaus nuomone, reikalingi pagrindimai ir paaiškinimai:</w:t>
      </w:r>
    </w:p>
    <w:p w:rsidR="00FF5DCF" w:rsidRDefault="0067698D" w:rsidP="009B1DE4">
      <w:pPr>
        <w:tabs>
          <w:tab w:val="left" w:pos="540"/>
        </w:tabs>
        <w:ind w:firstLine="397"/>
        <w:jc w:val="both"/>
        <w:rPr>
          <w:lang w:val="lt-LT"/>
        </w:rPr>
      </w:pPr>
      <w:r>
        <w:rPr>
          <w:lang w:val="lt-LT"/>
        </w:rPr>
        <w:t>Netaikoma.</w:t>
      </w:r>
    </w:p>
    <w:p w:rsidR="00CD555D" w:rsidRPr="00634C21" w:rsidRDefault="00CD555D" w:rsidP="009B1DE4">
      <w:pPr>
        <w:tabs>
          <w:tab w:val="left" w:pos="540"/>
        </w:tabs>
        <w:ind w:firstLine="397"/>
        <w:jc w:val="both"/>
        <w:rPr>
          <w:sz w:val="14"/>
          <w:szCs w:val="14"/>
          <w:lang w:val="lt-LT"/>
        </w:rPr>
      </w:pPr>
    </w:p>
    <w:p w:rsidR="00CD555D" w:rsidRPr="00772327" w:rsidRDefault="00CD555D" w:rsidP="00634C21">
      <w:pPr>
        <w:pStyle w:val="Sraopastraipa"/>
        <w:numPr>
          <w:ilvl w:val="0"/>
          <w:numId w:val="10"/>
        </w:numPr>
        <w:tabs>
          <w:tab w:val="clear" w:pos="720"/>
        </w:tabs>
        <w:ind w:left="397" w:firstLine="0"/>
        <w:jc w:val="both"/>
        <w:rPr>
          <w:lang w:val="lt-LT"/>
        </w:rPr>
      </w:pPr>
      <w:r w:rsidRPr="00772327">
        <w:rPr>
          <w:lang w:val="lt-LT"/>
        </w:rPr>
        <w:t>Tarybos sprendimą pateikti:</w:t>
      </w:r>
      <w:r w:rsidR="00772327" w:rsidRPr="00772327">
        <w:rPr>
          <w:lang w:val="lt-LT"/>
        </w:rPr>
        <w:t xml:space="preserve"> </w:t>
      </w:r>
      <w:r w:rsidR="0099186C" w:rsidRPr="00772327">
        <w:rPr>
          <w:lang w:val="lt-LT"/>
        </w:rPr>
        <w:t>Komunalinio ūkio ir aplinkosaugos skyriui</w:t>
      </w:r>
      <w:r w:rsidRPr="00772327">
        <w:rPr>
          <w:lang w:val="lt-LT"/>
        </w:rPr>
        <w:t>.</w:t>
      </w:r>
    </w:p>
    <w:p w:rsidR="00634C21" w:rsidRDefault="00634C21" w:rsidP="009B1DE4">
      <w:pPr>
        <w:tabs>
          <w:tab w:val="left" w:pos="7797"/>
        </w:tabs>
        <w:ind w:firstLine="397"/>
        <w:rPr>
          <w:sz w:val="20"/>
          <w:szCs w:val="20"/>
          <w:lang w:val="lt-LT"/>
        </w:rPr>
      </w:pPr>
    </w:p>
    <w:p w:rsidR="00634C21" w:rsidRDefault="00634C21" w:rsidP="009B1DE4">
      <w:pPr>
        <w:tabs>
          <w:tab w:val="left" w:pos="7797"/>
        </w:tabs>
        <w:ind w:firstLine="397"/>
        <w:rPr>
          <w:sz w:val="20"/>
          <w:szCs w:val="20"/>
          <w:lang w:val="lt-LT"/>
        </w:rPr>
      </w:pPr>
    </w:p>
    <w:p w:rsidR="002F7A9E" w:rsidRPr="0047096A" w:rsidRDefault="0099186C" w:rsidP="0013122B">
      <w:pPr>
        <w:tabs>
          <w:tab w:val="left" w:pos="7797"/>
        </w:tabs>
        <w:rPr>
          <w:lang w:val="lt-LT"/>
        </w:rPr>
      </w:pPr>
      <w:r>
        <w:rPr>
          <w:lang w:val="lt-LT"/>
        </w:rPr>
        <w:t>Komunalinio ūkio ir aplinkosaugos skyriaus vyr. specialistė</w:t>
      </w:r>
      <w:r w:rsidR="002F7A9E" w:rsidRPr="0047096A">
        <w:rPr>
          <w:lang w:val="lt-LT"/>
        </w:rPr>
        <w:tab/>
      </w:r>
      <w:r w:rsidR="00236DC6">
        <w:rPr>
          <w:lang w:val="lt-LT"/>
        </w:rPr>
        <w:t>Milda Kernagienė</w:t>
      </w:r>
    </w:p>
    <w:sectPr w:rsidR="002F7A9E" w:rsidRPr="0047096A" w:rsidSect="00634C21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134" w:right="567" w:bottom="1134" w:left="1560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DDE" w:rsidRDefault="00830DDE">
      <w:r>
        <w:separator/>
      </w:r>
    </w:p>
  </w:endnote>
  <w:endnote w:type="continuationSeparator" w:id="0">
    <w:p w:rsidR="00830DDE" w:rsidRDefault="0083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9F053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9F053C" w:rsidRDefault="009F053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DDE" w:rsidRDefault="00830DDE">
      <w:r>
        <w:separator/>
      </w:r>
    </w:p>
  </w:footnote>
  <w:footnote w:type="continuationSeparator" w:id="0">
    <w:p w:rsidR="00830DDE" w:rsidRDefault="0083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Pr="006A35AF" w:rsidRDefault="009F053C" w:rsidP="006A35AF">
    <w:pPr>
      <w:pStyle w:val="Antrats"/>
      <w:jc w:val="right"/>
      <w:rPr>
        <w:b/>
        <w:lang w:val="lt-LT"/>
      </w:rPr>
    </w:pPr>
    <w:r w:rsidRPr="006A35AF">
      <w:rPr>
        <w:b/>
        <w:lang w:val="lt-LT"/>
      </w:rPr>
      <w:t>Projektas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621" w:rsidRPr="00826621" w:rsidRDefault="00826621" w:rsidP="00826621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9F053C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Default="009F053C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3C" w:rsidRDefault="009F053C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841B7C"/>
    <w:multiLevelType w:val="hybridMultilevel"/>
    <w:tmpl w:val="E1808C4C"/>
    <w:lvl w:ilvl="0" w:tplc="85FC85AE">
      <w:start w:val="20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9E0374"/>
    <w:multiLevelType w:val="hybridMultilevel"/>
    <w:tmpl w:val="6A42D784"/>
    <w:lvl w:ilvl="0" w:tplc="E60E63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C5EAA"/>
    <w:multiLevelType w:val="hybridMultilevel"/>
    <w:tmpl w:val="9356D476"/>
    <w:lvl w:ilvl="0" w:tplc="C836335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73FA0"/>
    <w:multiLevelType w:val="hybridMultilevel"/>
    <w:tmpl w:val="F938697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9263BE"/>
    <w:multiLevelType w:val="hybridMultilevel"/>
    <w:tmpl w:val="F6F6C1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</w:num>
  <w:num w:numId="8">
    <w:abstractNumId w:val="2"/>
  </w:num>
  <w:num w:numId="9">
    <w:abstractNumId w:val="8"/>
  </w:num>
  <w:num w:numId="10">
    <w:abstractNumId w:val="5"/>
  </w:num>
  <w:num w:numId="11">
    <w:abstractNumId w:val="12"/>
  </w:num>
  <w:num w:numId="12">
    <w:abstractNumId w:val="6"/>
  </w:num>
  <w:num w:numId="13">
    <w:abstractNumId w:val="4"/>
  </w:num>
  <w:num w:numId="14">
    <w:abstractNumId w:val="9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AA"/>
    <w:rsid w:val="00000CDA"/>
    <w:rsid w:val="00011E4E"/>
    <w:rsid w:val="000168F9"/>
    <w:rsid w:val="0002148B"/>
    <w:rsid w:val="00022151"/>
    <w:rsid w:val="00022CB8"/>
    <w:rsid w:val="00033379"/>
    <w:rsid w:val="00042C11"/>
    <w:rsid w:val="0005204D"/>
    <w:rsid w:val="000536C3"/>
    <w:rsid w:val="00055DCC"/>
    <w:rsid w:val="000733A3"/>
    <w:rsid w:val="000A20A0"/>
    <w:rsid w:val="000A7A65"/>
    <w:rsid w:val="000B39B9"/>
    <w:rsid w:val="000B4F0C"/>
    <w:rsid w:val="000D11CC"/>
    <w:rsid w:val="000D1511"/>
    <w:rsid w:val="000D1BB3"/>
    <w:rsid w:val="000D5AD1"/>
    <w:rsid w:val="000D797D"/>
    <w:rsid w:val="000E07CF"/>
    <w:rsid w:val="000F4BF1"/>
    <w:rsid w:val="000F6C81"/>
    <w:rsid w:val="000F7FAA"/>
    <w:rsid w:val="00101935"/>
    <w:rsid w:val="00101D7C"/>
    <w:rsid w:val="00111695"/>
    <w:rsid w:val="001144A6"/>
    <w:rsid w:val="00121ACB"/>
    <w:rsid w:val="00126B49"/>
    <w:rsid w:val="001274ED"/>
    <w:rsid w:val="00127FDC"/>
    <w:rsid w:val="0013122B"/>
    <w:rsid w:val="001337C1"/>
    <w:rsid w:val="00133EC4"/>
    <w:rsid w:val="0013649A"/>
    <w:rsid w:val="00144EFF"/>
    <w:rsid w:val="00146F27"/>
    <w:rsid w:val="001501FD"/>
    <w:rsid w:val="00155682"/>
    <w:rsid w:val="001567CB"/>
    <w:rsid w:val="001568EB"/>
    <w:rsid w:val="00165D04"/>
    <w:rsid w:val="001700CD"/>
    <w:rsid w:val="00172A72"/>
    <w:rsid w:val="00184B50"/>
    <w:rsid w:val="00185964"/>
    <w:rsid w:val="00187E14"/>
    <w:rsid w:val="00191E1D"/>
    <w:rsid w:val="00194DC4"/>
    <w:rsid w:val="001A07AD"/>
    <w:rsid w:val="001A5285"/>
    <w:rsid w:val="001B0030"/>
    <w:rsid w:val="001B2F55"/>
    <w:rsid w:val="001B4AC7"/>
    <w:rsid w:val="001B6786"/>
    <w:rsid w:val="001B6E00"/>
    <w:rsid w:val="001D0A6A"/>
    <w:rsid w:val="001E71B7"/>
    <w:rsid w:val="001E7E06"/>
    <w:rsid w:val="001F0B36"/>
    <w:rsid w:val="001F23DD"/>
    <w:rsid w:val="001F3038"/>
    <w:rsid w:val="00205DA7"/>
    <w:rsid w:val="002068FF"/>
    <w:rsid w:val="00207369"/>
    <w:rsid w:val="0020746A"/>
    <w:rsid w:val="0021210C"/>
    <w:rsid w:val="002156CC"/>
    <w:rsid w:val="00230792"/>
    <w:rsid w:val="00236DC6"/>
    <w:rsid w:val="00237067"/>
    <w:rsid w:val="002403D8"/>
    <w:rsid w:val="00242C5F"/>
    <w:rsid w:val="00243DEE"/>
    <w:rsid w:val="00244745"/>
    <w:rsid w:val="002513B2"/>
    <w:rsid w:val="00251ED0"/>
    <w:rsid w:val="002670F8"/>
    <w:rsid w:val="00272A21"/>
    <w:rsid w:val="0027545A"/>
    <w:rsid w:val="00290B9C"/>
    <w:rsid w:val="002947B2"/>
    <w:rsid w:val="00295711"/>
    <w:rsid w:val="00296E11"/>
    <w:rsid w:val="002A0359"/>
    <w:rsid w:val="002A5337"/>
    <w:rsid w:val="002A5390"/>
    <w:rsid w:val="002C0283"/>
    <w:rsid w:val="002C1F19"/>
    <w:rsid w:val="002C7DBB"/>
    <w:rsid w:val="002D5DD0"/>
    <w:rsid w:val="002E48E0"/>
    <w:rsid w:val="002F5F21"/>
    <w:rsid w:val="002F70FC"/>
    <w:rsid w:val="002F7A9E"/>
    <w:rsid w:val="003053E1"/>
    <w:rsid w:val="00313530"/>
    <w:rsid w:val="0032650A"/>
    <w:rsid w:val="0033245A"/>
    <w:rsid w:val="00342216"/>
    <w:rsid w:val="00342CBC"/>
    <w:rsid w:val="003436F1"/>
    <w:rsid w:val="00353D85"/>
    <w:rsid w:val="00365FD0"/>
    <w:rsid w:val="00373811"/>
    <w:rsid w:val="00380C80"/>
    <w:rsid w:val="00392CD6"/>
    <w:rsid w:val="00396639"/>
    <w:rsid w:val="003A2057"/>
    <w:rsid w:val="003A566F"/>
    <w:rsid w:val="003B0414"/>
    <w:rsid w:val="003C33EB"/>
    <w:rsid w:val="003C36D9"/>
    <w:rsid w:val="003C72D2"/>
    <w:rsid w:val="003D1560"/>
    <w:rsid w:val="003D1EE5"/>
    <w:rsid w:val="003D213C"/>
    <w:rsid w:val="003D6E7F"/>
    <w:rsid w:val="003E04B8"/>
    <w:rsid w:val="003E08C9"/>
    <w:rsid w:val="003F1193"/>
    <w:rsid w:val="003F1C53"/>
    <w:rsid w:val="003F5556"/>
    <w:rsid w:val="00400A01"/>
    <w:rsid w:val="00406358"/>
    <w:rsid w:val="00407F54"/>
    <w:rsid w:val="0041261D"/>
    <w:rsid w:val="00413B8F"/>
    <w:rsid w:val="00417223"/>
    <w:rsid w:val="00417F66"/>
    <w:rsid w:val="00422F7C"/>
    <w:rsid w:val="0043005A"/>
    <w:rsid w:val="0044119A"/>
    <w:rsid w:val="00442E08"/>
    <w:rsid w:val="00450553"/>
    <w:rsid w:val="004506C5"/>
    <w:rsid w:val="004534D2"/>
    <w:rsid w:val="0047096A"/>
    <w:rsid w:val="00471647"/>
    <w:rsid w:val="0048296C"/>
    <w:rsid w:val="00482E5C"/>
    <w:rsid w:val="0049193A"/>
    <w:rsid w:val="00497FBD"/>
    <w:rsid w:val="004A20F9"/>
    <w:rsid w:val="004A7806"/>
    <w:rsid w:val="004B1C70"/>
    <w:rsid w:val="004B1CEB"/>
    <w:rsid w:val="004D2F93"/>
    <w:rsid w:val="004D5D0B"/>
    <w:rsid w:val="004E30E8"/>
    <w:rsid w:val="004E4C7F"/>
    <w:rsid w:val="004E5037"/>
    <w:rsid w:val="004F158B"/>
    <w:rsid w:val="004F34B0"/>
    <w:rsid w:val="00512B59"/>
    <w:rsid w:val="0052376E"/>
    <w:rsid w:val="00525372"/>
    <w:rsid w:val="00525432"/>
    <w:rsid w:val="00527546"/>
    <w:rsid w:val="00530E48"/>
    <w:rsid w:val="00534170"/>
    <w:rsid w:val="0053731F"/>
    <w:rsid w:val="005425DF"/>
    <w:rsid w:val="00543F2C"/>
    <w:rsid w:val="00546150"/>
    <w:rsid w:val="00546389"/>
    <w:rsid w:val="00547141"/>
    <w:rsid w:val="005554D0"/>
    <w:rsid w:val="005614AD"/>
    <w:rsid w:val="00566F21"/>
    <w:rsid w:val="0056737D"/>
    <w:rsid w:val="0057489D"/>
    <w:rsid w:val="0057503A"/>
    <w:rsid w:val="005925D9"/>
    <w:rsid w:val="00596BB8"/>
    <w:rsid w:val="005A75C8"/>
    <w:rsid w:val="005A7813"/>
    <w:rsid w:val="005B57E9"/>
    <w:rsid w:val="005D4063"/>
    <w:rsid w:val="005D5A43"/>
    <w:rsid w:val="005F20EC"/>
    <w:rsid w:val="005F3AFD"/>
    <w:rsid w:val="006000AA"/>
    <w:rsid w:val="0060175A"/>
    <w:rsid w:val="00610996"/>
    <w:rsid w:val="006122E3"/>
    <w:rsid w:val="00613E1E"/>
    <w:rsid w:val="00614B0F"/>
    <w:rsid w:val="00616553"/>
    <w:rsid w:val="00624875"/>
    <w:rsid w:val="00632063"/>
    <w:rsid w:val="00634C21"/>
    <w:rsid w:val="00635CA0"/>
    <w:rsid w:val="00637163"/>
    <w:rsid w:val="00641EB1"/>
    <w:rsid w:val="00642350"/>
    <w:rsid w:val="00645682"/>
    <w:rsid w:val="00650027"/>
    <w:rsid w:val="00651547"/>
    <w:rsid w:val="006518B3"/>
    <w:rsid w:val="00653E25"/>
    <w:rsid w:val="00667F14"/>
    <w:rsid w:val="00670C3E"/>
    <w:rsid w:val="00671F59"/>
    <w:rsid w:val="006736A6"/>
    <w:rsid w:val="00673C36"/>
    <w:rsid w:val="0067698D"/>
    <w:rsid w:val="00691CAA"/>
    <w:rsid w:val="0069775E"/>
    <w:rsid w:val="006A2956"/>
    <w:rsid w:val="006A35AF"/>
    <w:rsid w:val="006A3B1B"/>
    <w:rsid w:val="006A6A83"/>
    <w:rsid w:val="006B63E7"/>
    <w:rsid w:val="006C2165"/>
    <w:rsid w:val="006C30DF"/>
    <w:rsid w:val="006C5F00"/>
    <w:rsid w:val="006D0F02"/>
    <w:rsid w:val="006D2B01"/>
    <w:rsid w:val="006D7382"/>
    <w:rsid w:val="006D7468"/>
    <w:rsid w:val="006E2C26"/>
    <w:rsid w:val="006E3A7A"/>
    <w:rsid w:val="006F060B"/>
    <w:rsid w:val="006F089C"/>
    <w:rsid w:val="006F245B"/>
    <w:rsid w:val="006F2BD9"/>
    <w:rsid w:val="006F33F7"/>
    <w:rsid w:val="006F7DC6"/>
    <w:rsid w:val="00702213"/>
    <w:rsid w:val="00705DC9"/>
    <w:rsid w:val="007076E6"/>
    <w:rsid w:val="007247E0"/>
    <w:rsid w:val="00725157"/>
    <w:rsid w:val="00735EF5"/>
    <w:rsid w:val="007422C8"/>
    <w:rsid w:val="0075569E"/>
    <w:rsid w:val="00763035"/>
    <w:rsid w:val="00772327"/>
    <w:rsid w:val="0077422C"/>
    <w:rsid w:val="00780F5B"/>
    <w:rsid w:val="007853EB"/>
    <w:rsid w:val="00786016"/>
    <w:rsid w:val="00787175"/>
    <w:rsid w:val="007A5C90"/>
    <w:rsid w:val="007B1B81"/>
    <w:rsid w:val="007B6631"/>
    <w:rsid w:val="007B7AD6"/>
    <w:rsid w:val="007C12BD"/>
    <w:rsid w:val="007C42C8"/>
    <w:rsid w:val="007E2DD0"/>
    <w:rsid w:val="007E3770"/>
    <w:rsid w:val="007F0142"/>
    <w:rsid w:val="007F279A"/>
    <w:rsid w:val="00802737"/>
    <w:rsid w:val="00802C35"/>
    <w:rsid w:val="00816D69"/>
    <w:rsid w:val="008258E4"/>
    <w:rsid w:val="00826310"/>
    <w:rsid w:val="00826621"/>
    <w:rsid w:val="00826D67"/>
    <w:rsid w:val="00830B4E"/>
    <w:rsid w:val="00830DDE"/>
    <w:rsid w:val="00835F12"/>
    <w:rsid w:val="008552B1"/>
    <w:rsid w:val="008613E2"/>
    <w:rsid w:val="00861982"/>
    <w:rsid w:val="008710EE"/>
    <w:rsid w:val="00885D3B"/>
    <w:rsid w:val="008926B2"/>
    <w:rsid w:val="00894D73"/>
    <w:rsid w:val="008A4568"/>
    <w:rsid w:val="008A4DFF"/>
    <w:rsid w:val="008B516D"/>
    <w:rsid w:val="008B6EA9"/>
    <w:rsid w:val="008E54C8"/>
    <w:rsid w:val="008F38B8"/>
    <w:rsid w:val="00901FEC"/>
    <w:rsid w:val="00910975"/>
    <w:rsid w:val="00913839"/>
    <w:rsid w:val="00914DFD"/>
    <w:rsid w:val="0093117F"/>
    <w:rsid w:val="00933EA7"/>
    <w:rsid w:val="00937150"/>
    <w:rsid w:val="00946002"/>
    <w:rsid w:val="009466E1"/>
    <w:rsid w:val="009470E7"/>
    <w:rsid w:val="0095360C"/>
    <w:rsid w:val="009544EB"/>
    <w:rsid w:val="00954BB6"/>
    <w:rsid w:val="00954F23"/>
    <w:rsid w:val="009564D8"/>
    <w:rsid w:val="009569C5"/>
    <w:rsid w:val="00962A97"/>
    <w:rsid w:val="00966A26"/>
    <w:rsid w:val="00966E68"/>
    <w:rsid w:val="00972618"/>
    <w:rsid w:val="00976996"/>
    <w:rsid w:val="009828B8"/>
    <w:rsid w:val="009911D9"/>
    <w:rsid w:val="0099186C"/>
    <w:rsid w:val="0099281F"/>
    <w:rsid w:val="00996045"/>
    <w:rsid w:val="009A031E"/>
    <w:rsid w:val="009A7D1C"/>
    <w:rsid w:val="009B1C92"/>
    <w:rsid w:val="009B1DE4"/>
    <w:rsid w:val="009B31AE"/>
    <w:rsid w:val="009B3BA9"/>
    <w:rsid w:val="009B435A"/>
    <w:rsid w:val="009B47ED"/>
    <w:rsid w:val="009C2D53"/>
    <w:rsid w:val="009D7A6B"/>
    <w:rsid w:val="009E039D"/>
    <w:rsid w:val="009F053C"/>
    <w:rsid w:val="009F5E60"/>
    <w:rsid w:val="00A056F5"/>
    <w:rsid w:val="00A05A35"/>
    <w:rsid w:val="00A122B3"/>
    <w:rsid w:val="00A162A9"/>
    <w:rsid w:val="00A1794A"/>
    <w:rsid w:val="00A24BE9"/>
    <w:rsid w:val="00A27248"/>
    <w:rsid w:val="00A27C6B"/>
    <w:rsid w:val="00A3475C"/>
    <w:rsid w:val="00A41AC6"/>
    <w:rsid w:val="00A43621"/>
    <w:rsid w:val="00A459FC"/>
    <w:rsid w:val="00A50CB1"/>
    <w:rsid w:val="00A52736"/>
    <w:rsid w:val="00A5523B"/>
    <w:rsid w:val="00A5559E"/>
    <w:rsid w:val="00A61C03"/>
    <w:rsid w:val="00A6292A"/>
    <w:rsid w:val="00A64A85"/>
    <w:rsid w:val="00A72C8A"/>
    <w:rsid w:val="00A76D04"/>
    <w:rsid w:val="00A81711"/>
    <w:rsid w:val="00A87774"/>
    <w:rsid w:val="00A94924"/>
    <w:rsid w:val="00A97218"/>
    <w:rsid w:val="00AB3E02"/>
    <w:rsid w:val="00AC27EF"/>
    <w:rsid w:val="00AC3094"/>
    <w:rsid w:val="00AC5098"/>
    <w:rsid w:val="00AD0784"/>
    <w:rsid w:val="00AF6BBD"/>
    <w:rsid w:val="00B04B3E"/>
    <w:rsid w:val="00B04D20"/>
    <w:rsid w:val="00B06835"/>
    <w:rsid w:val="00B12878"/>
    <w:rsid w:val="00B263E4"/>
    <w:rsid w:val="00B330F2"/>
    <w:rsid w:val="00B455D9"/>
    <w:rsid w:val="00B457FE"/>
    <w:rsid w:val="00B511C2"/>
    <w:rsid w:val="00B55EDB"/>
    <w:rsid w:val="00B612E9"/>
    <w:rsid w:val="00B6300A"/>
    <w:rsid w:val="00B6413E"/>
    <w:rsid w:val="00B757DA"/>
    <w:rsid w:val="00B75978"/>
    <w:rsid w:val="00B75FCE"/>
    <w:rsid w:val="00B802F9"/>
    <w:rsid w:val="00B912CF"/>
    <w:rsid w:val="00B916D4"/>
    <w:rsid w:val="00B96A92"/>
    <w:rsid w:val="00B96ECD"/>
    <w:rsid w:val="00BA7261"/>
    <w:rsid w:val="00BA74CA"/>
    <w:rsid w:val="00BB4146"/>
    <w:rsid w:val="00BB4899"/>
    <w:rsid w:val="00BD17AB"/>
    <w:rsid w:val="00BD2D81"/>
    <w:rsid w:val="00BD56DD"/>
    <w:rsid w:val="00BE349C"/>
    <w:rsid w:val="00BF2218"/>
    <w:rsid w:val="00BF25AC"/>
    <w:rsid w:val="00C02787"/>
    <w:rsid w:val="00C03DA4"/>
    <w:rsid w:val="00C0647C"/>
    <w:rsid w:val="00C17171"/>
    <w:rsid w:val="00C352DF"/>
    <w:rsid w:val="00C368CE"/>
    <w:rsid w:val="00C426DB"/>
    <w:rsid w:val="00C42D59"/>
    <w:rsid w:val="00C4451C"/>
    <w:rsid w:val="00C44C49"/>
    <w:rsid w:val="00C46D0E"/>
    <w:rsid w:val="00C577ED"/>
    <w:rsid w:val="00C63903"/>
    <w:rsid w:val="00C77A63"/>
    <w:rsid w:val="00C850B7"/>
    <w:rsid w:val="00C91239"/>
    <w:rsid w:val="00C91710"/>
    <w:rsid w:val="00C94530"/>
    <w:rsid w:val="00CA1CA8"/>
    <w:rsid w:val="00CB39FC"/>
    <w:rsid w:val="00CB6E9B"/>
    <w:rsid w:val="00CB797B"/>
    <w:rsid w:val="00CC0048"/>
    <w:rsid w:val="00CC5192"/>
    <w:rsid w:val="00CD1C1F"/>
    <w:rsid w:val="00CD1EBC"/>
    <w:rsid w:val="00CD2E00"/>
    <w:rsid w:val="00CD4E23"/>
    <w:rsid w:val="00CD555D"/>
    <w:rsid w:val="00CE2ABF"/>
    <w:rsid w:val="00CF3FDD"/>
    <w:rsid w:val="00CF65EB"/>
    <w:rsid w:val="00D004A7"/>
    <w:rsid w:val="00D07406"/>
    <w:rsid w:val="00D17644"/>
    <w:rsid w:val="00D209D9"/>
    <w:rsid w:val="00D20ADC"/>
    <w:rsid w:val="00D409D6"/>
    <w:rsid w:val="00D44DE4"/>
    <w:rsid w:val="00D613F3"/>
    <w:rsid w:val="00D632F2"/>
    <w:rsid w:val="00D71882"/>
    <w:rsid w:val="00D733A7"/>
    <w:rsid w:val="00D82414"/>
    <w:rsid w:val="00D83465"/>
    <w:rsid w:val="00D90B65"/>
    <w:rsid w:val="00D95FE9"/>
    <w:rsid w:val="00DA186E"/>
    <w:rsid w:val="00DA2DB9"/>
    <w:rsid w:val="00DA478D"/>
    <w:rsid w:val="00DB3601"/>
    <w:rsid w:val="00DB3808"/>
    <w:rsid w:val="00DC585F"/>
    <w:rsid w:val="00DC7698"/>
    <w:rsid w:val="00DD0F55"/>
    <w:rsid w:val="00DE686B"/>
    <w:rsid w:val="00DF0D8F"/>
    <w:rsid w:val="00DF1A1C"/>
    <w:rsid w:val="00DF5AED"/>
    <w:rsid w:val="00E008EF"/>
    <w:rsid w:val="00E009D0"/>
    <w:rsid w:val="00E00F86"/>
    <w:rsid w:val="00E02A33"/>
    <w:rsid w:val="00E13D3A"/>
    <w:rsid w:val="00E15572"/>
    <w:rsid w:val="00E24DA0"/>
    <w:rsid w:val="00E40692"/>
    <w:rsid w:val="00E4563F"/>
    <w:rsid w:val="00E46F2F"/>
    <w:rsid w:val="00E531A8"/>
    <w:rsid w:val="00E5784C"/>
    <w:rsid w:val="00E621EF"/>
    <w:rsid w:val="00E643E3"/>
    <w:rsid w:val="00E66520"/>
    <w:rsid w:val="00E67C61"/>
    <w:rsid w:val="00E70BE8"/>
    <w:rsid w:val="00E712DD"/>
    <w:rsid w:val="00E7400A"/>
    <w:rsid w:val="00E75874"/>
    <w:rsid w:val="00E90934"/>
    <w:rsid w:val="00E9789D"/>
    <w:rsid w:val="00EA357A"/>
    <w:rsid w:val="00EB4A6D"/>
    <w:rsid w:val="00EB4F5B"/>
    <w:rsid w:val="00EB78AF"/>
    <w:rsid w:val="00EC12F7"/>
    <w:rsid w:val="00EC4F90"/>
    <w:rsid w:val="00ED1947"/>
    <w:rsid w:val="00ED3255"/>
    <w:rsid w:val="00ED3438"/>
    <w:rsid w:val="00ED41B2"/>
    <w:rsid w:val="00ED4FF0"/>
    <w:rsid w:val="00ED53A6"/>
    <w:rsid w:val="00EF24EF"/>
    <w:rsid w:val="00EF631F"/>
    <w:rsid w:val="00F00B45"/>
    <w:rsid w:val="00F06EC2"/>
    <w:rsid w:val="00F07451"/>
    <w:rsid w:val="00F115AA"/>
    <w:rsid w:val="00F158B4"/>
    <w:rsid w:val="00F16577"/>
    <w:rsid w:val="00F16BA3"/>
    <w:rsid w:val="00F17A11"/>
    <w:rsid w:val="00F205B6"/>
    <w:rsid w:val="00F35236"/>
    <w:rsid w:val="00F47058"/>
    <w:rsid w:val="00F52278"/>
    <w:rsid w:val="00F5545F"/>
    <w:rsid w:val="00F60165"/>
    <w:rsid w:val="00F61A91"/>
    <w:rsid w:val="00F74B35"/>
    <w:rsid w:val="00F82DA0"/>
    <w:rsid w:val="00F8305B"/>
    <w:rsid w:val="00F836E2"/>
    <w:rsid w:val="00F94465"/>
    <w:rsid w:val="00FA2545"/>
    <w:rsid w:val="00FA7EED"/>
    <w:rsid w:val="00FB3A14"/>
    <w:rsid w:val="00FC07FA"/>
    <w:rsid w:val="00FC1F4E"/>
    <w:rsid w:val="00FD49D4"/>
    <w:rsid w:val="00FD6552"/>
    <w:rsid w:val="00FD72DA"/>
    <w:rsid w:val="00FE1E13"/>
    <w:rsid w:val="00FF3038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BF72025-29DB-41CF-8AC7-A0F3E16D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C03DA4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3601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t2\mainai\IVAIRUS\BLANKAI%20201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53DE-0D88-44DE-BC0A-B7E24EB0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2</Pages>
  <Words>2849</Words>
  <Characters>1624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Klaipėdos rajono savivaldybės administracija</dc:creator>
  <cp:lastModifiedBy>Silvija Paulienė</cp:lastModifiedBy>
  <cp:revision>2</cp:revision>
  <cp:lastPrinted>2016-11-15T09:12:00Z</cp:lastPrinted>
  <dcterms:created xsi:type="dcterms:W3CDTF">2016-11-16T11:36:00Z</dcterms:created>
  <dcterms:modified xsi:type="dcterms:W3CDTF">2016-11-16T11:36:00Z</dcterms:modified>
</cp:coreProperties>
</file>